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D81" w:rsidRPr="000C004B" w:rsidRDefault="007C6D81" w:rsidP="007C6D81">
      <w:pPr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PEDIDO DE PROVIDÊNCIA Nº</w:t>
      </w:r>
      <w:bookmarkStart w:id="0" w:name="_GoBack"/>
      <w:bookmarkEnd w:id="0"/>
      <w:proofErr w:type="gramStart"/>
      <w:r w:rsidRPr="000C004B">
        <w:rPr>
          <w:rFonts w:ascii="Arial" w:hAnsi="Arial" w:cs="Arial"/>
          <w:sz w:val="24"/>
          <w:szCs w:val="24"/>
        </w:rPr>
        <w:t xml:space="preserve">  </w:t>
      </w:r>
      <w:proofErr w:type="gramEnd"/>
      <w:r w:rsidRPr="000C004B">
        <w:rPr>
          <w:rFonts w:ascii="Arial" w:hAnsi="Arial" w:cs="Arial"/>
          <w:sz w:val="24"/>
          <w:szCs w:val="24"/>
        </w:rPr>
        <w:t>____/2020.</w:t>
      </w:r>
    </w:p>
    <w:p w:rsidR="007C6D81" w:rsidRPr="000C004B" w:rsidRDefault="007C6D81" w:rsidP="007C6D81">
      <w:pPr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VEREADOR AUTOR: SEBASTIÃO BATISTA ARAÚJO</w:t>
      </w:r>
    </w:p>
    <w:p w:rsidR="007C6D81" w:rsidRPr="000C004B" w:rsidRDefault="004F10CD" w:rsidP="004F10CD">
      <w:pPr>
        <w:tabs>
          <w:tab w:val="left" w:pos="5760"/>
        </w:tabs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ab/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EXCELENTÍSSIMOS SENHORES MEMBROS DA MESA DIRETORA DA CÂMARA MUNICIPAL DE BAIXO GUANDU – ES.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</w:p>
    <w:p w:rsidR="007C6D81" w:rsidRPr="000C004B" w:rsidRDefault="007C6D81" w:rsidP="007C6D81">
      <w:pPr>
        <w:rPr>
          <w:rFonts w:ascii="Arial" w:hAnsi="Arial" w:cs="Arial"/>
          <w:sz w:val="24"/>
          <w:szCs w:val="24"/>
        </w:rPr>
      </w:pP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O vereador que este subscreve com o fulcro no artigo 112 da resolução nº 016/90 (regime interno), requer ao excelentíssimo senhor Prefeito Municipal – JOSÉ DE BARROS NETO, após deliberação do plenário, providências junto à secretari</w:t>
      </w:r>
      <w:r w:rsidR="004F10CD" w:rsidRPr="000C004B">
        <w:rPr>
          <w:rFonts w:ascii="Arial" w:hAnsi="Arial" w:cs="Arial"/>
          <w:sz w:val="24"/>
          <w:szCs w:val="24"/>
        </w:rPr>
        <w:t>a municipal competente, A SINALIZAÇÃO ATRAVÉS DE PLACAS DE INDICAÇÃO DE LIMITE COM CIDADES VIZINH</w:t>
      </w:r>
      <w:r w:rsidR="00E70235" w:rsidRPr="000C004B">
        <w:rPr>
          <w:rFonts w:ascii="Arial" w:hAnsi="Arial" w:cs="Arial"/>
          <w:sz w:val="24"/>
          <w:szCs w:val="24"/>
        </w:rPr>
        <w:t>AS NAS ESTRADAS RURAIS DO MUNICÍ</w:t>
      </w:r>
      <w:r w:rsidR="004F10CD" w:rsidRPr="000C004B">
        <w:rPr>
          <w:rFonts w:ascii="Arial" w:hAnsi="Arial" w:cs="Arial"/>
          <w:sz w:val="24"/>
          <w:szCs w:val="24"/>
        </w:rPr>
        <w:t>PIO DE BAIXO GUANDU – ES,</w:t>
      </w:r>
      <w:proofErr w:type="gramStart"/>
      <w:r w:rsidR="004F10CD" w:rsidRPr="000C004B">
        <w:rPr>
          <w:rFonts w:ascii="Arial" w:hAnsi="Arial" w:cs="Arial"/>
          <w:sz w:val="24"/>
          <w:szCs w:val="24"/>
        </w:rPr>
        <w:t xml:space="preserve"> </w:t>
      </w:r>
      <w:r w:rsidRPr="000C004B">
        <w:rPr>
          <w:rFonts w:ascii="Arial" w:hAnsi="Arial" w:cs="Arial"/>
          <w:sz w:val="24"/>
          <w:szCs w:val="24"/>
        </w:rPr>
        <w:t xml:space="preserve"> </w:t>
      </w:r>
      <w:proofErr w:type="gramEnd"/>
      <w:r w:rsidRPr="000C004B">
        <w:rPr>
          <w:rFonts w:ascii="Arial" w:hAnsi="Arial" w:cs="Arial"/>
          <w:sz w:val="24"/>
          <w:szCs w:val="24"/>
        </w:rPr>
        <w:t>com o objet</w:t>
      </w:r>
      <w:r w:rsidR="004F10CD" w:rsidRPr="000C004B">
        <w:rPr>
          <w:rFonts w:ascii="Arial" w:hAnsi="Arial" w:cs="Arial"/>
          <w:sz w:val="24"/>
          <w:szCs w:val="24"/>
        </w:rPr>
        <w:t>ivo de ajudar equipes da Prefeitura nos trabalhos e obras, além de sanar dúvidas de moradores e visitantes.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CÂMARA MUNICIPAL DE BAIXO GUANDU – ES, “PALÁCIO MONSENHOR ALONSO LEITE”, ESTADO DO ESPÍRITO SANTO AOS CINCO DIAS</w:t>
      </w:r>
      <w:r w:rsidR="004F10CD" w:rsidRPr="000C004B">
        <w:rPr>
          <w:rFonts w:ascii="Arial" w:hAnsi="Arial" w:cs="Arial"/>
          <w:sz w:val="24"/>
          <w:szCs w:val="24"/>
        </w:rPr>
        <w:t xml:space="preserve"> DO MÊS DE JUNHO</w:t>
      </w:r>
      <w:r w:rsidRPr="000C004B">
        <w:rPr>
          <w:rFonts w:ascii="Arial" w:hAnsi="Arial" w:cs="Arial"/>
          <w:sz w:val="24"/>
          <w:szCs w:val="24"/>
        </w:rPr>
        <w:t xml:space="preserve"> </w:t>
      </w:r>
      <w:r w:rsidR="004F10CD" w:rsidRPr="000C004B">
        <w:rPr>
          <w:rFonts w:ascii="Arial" w:hAnsi="Arial" w:cs="Arial"/>
          <w:sz w:val="24"/>
          <w:szCs w:val="24"/>
        </w:rPr>
        <w:t>DO ANO DE DOIS MIL E VINTE.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</w:p>
    <w:p w:rsidR="007C6D81" w:rsidRPr="000C004B" w:rsidRDefault="007C6D81" w:rsidP="007C6D81">
      <w:pPr>
        <w:jc w:val="center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SEBASTIÃO BATISTA ARAÚJO</w:t>
      </w:r>
    </w:p>
    <w:p w:rsidR="000C004B" w:rsidRDefault="000C004B" w:rsidP="000C004B">
      <w:pPr>
        <w:jc w:val="center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VEREADOR AUTOR</w:t>
      </w:r>
    </w:p>
    <w:p w:rsidR="000C004B" w:rsidRDefault="000C004B" w:rsidP="000C004B">
      <w:pPr>
        <w:jc w:val="center"/>
        <w:rPr>
          <w:rFonts w:ascii="Arial" w:hAnsi="Arial" w:cs="Arial"/>
          <w:sz w:val="24"/>
          <w:szCs w:val="24"/>
        </w:rPr>
      </w:pPr>
    </w:p>
    <w:p w:rsidR="000C004B" w:rsidRDefault="000C004B" w:rsidP="000C004B">
      <w:pPr>
        <w:jc w:val="center"/>
        <w:rPr>
          <w:rFonts w:ascii="Arial" w:hAnsi="Arial" w:cs="Arial"/>
          <w:sz w:val="24"/>
          <w:szCs w:val="24"/>
        </w:rPr>
      </w:pPr>
    </w:p>
    <w:p w:rsidR="000C004B" w:rsidRDefault="000C004B" w:rsidP="000C004B">
      <w:pPr>
        <w:jc w:val="center"/>
        <w:rPr>
          <w:rFonts w:ascii="Arial" w:hAnsi="Arial" w:cs="Arial"/>
          <w:sz w:val="24"/>
          <w:szCs w:val="24"/>
        </w:rPr>
      </w:pPr>
    </w:p>
    <w:p w:rsidR="007C6D81" w:rsidRPr="000C004B" w:rsidRDefault="007C6D81" w:rsidP="000C004B">
      <w:pPr>
        <w:jc w:val="center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lastRenderedPageBreak/>
        <w:t>JUSTIFICATIVA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EXCELENTÍSSIMOS SENHORES MEMBROS DA MESA DIRETORA DA CÂMARA MUNICIPAL DE BAIXO GUANDU – ES.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b/>
          <w:sz w:val="24"/>
          <w:szCs w:val="24"/>
        </w:rPr>
        <w:t>OBJETIVO:</w:t>
      </w:r>
      <w:r w:rsidRPr="000C004B">
        <w:rPr>
          <w:sz w:val="24"/>
          <w:szCs w:val="24"/>
        </w:rPr>
        <w:t xml:space="preserve"> Pleitear ao chefe do poder Executivo Municipal, providências necessárias junto à secretária munic</w:t>
      </w:r>
      <w:r w:rsidR="000C004B" w:rsidRPr="000C004B">
        <w:rPr>
          <w:sz w:val="24"/>
          <w:szCs w:val="24"/>
        </w:rPr>
        <w:t>ipal competente, para</w:t>
      </w:r>
      <w:r w:rsidR="000C004B" w:rsidRPr="000C004B">
        <w:rPr>
          <w:sz w:val="24"/>
          <w:szCs w:val="24"/>
        </w:rPr>
        <w:tab/>
      </w:r>
      <w:r w:rsidR="00E70235" w:rsidRPr="000C004B">
        <w:rPr>
          <w:rFonts w:ascii="Arial" w:hAnsi="Arial" w:cs="Arial"/>
          <w:sz w:val="24"/>
          <w:szCs w:val="24"/>
        </w:rPr>
        <w:t>SINALIZAÇÃO ATRAVÉS DE PLACAS DE INDICAÇÃO DE LIMITE COM CIDADES VIZINHAS NAS ESTRADAS RURAIS DO MUNICÍPIO DE BAIXO GUANDU – ES</w:t>
      </w:r>
      <w:r w:rsidR="00E70235" w:rsidRPr="000C004B">
        <w:rPr>
          <w:rFonts w:ascii="Arial" w:hAnsi="Arial" w:cs="Arial"/>
          <w:sz w:val="24"/>
          <w:szCs w:val="24"/>
        </w:rPr>
        <w:t>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 xml:space="preserve">PÚBLICO ALVO: </w:t>
      </w:r>
      <w:r w:rsidR="000C004B" w:rsidRPr="000C004B">
        <w:rPr>
          <w:rFonts w:ascii="Arial" w:hAnsi="Arial" w:cs="Arial"/>
          <w:sz w:val="24"/>
          <w:szCs w:val="24"/>
        </w:rPr>
        <w:t xml:space="preserve">EQUIPES DA PREFEITURA, </w:t>
      </w:r>
      <w:r w:rsidRPr="000C004B">
        <w:rPr>
          <w:rFonts w:ascii="Arial" w:hAnsi="Arial" w:cs="Arial"/>
          <w:sz w:val="24"/>
          <w:szCs w:val="24"/>
        </w:rPr>
        <w:t>MORADORES</w:t>
      </w:r>
      <w:r w:rsidR="00E70235" w:rsidRPr="000C004B">
        <w:rPr>
          <w:rFonts w:ascii="Arial" w:hAnsi="Arial" w:cs="Arial"/>
          <w:sz w:val="24"/>
          <w:szCs w:val="24"/>
        </w:rPr>
        <w:t xml:space="preserve"> D</w:t>
      </w:r>
      <w:r w:rsidR="000C004B" w:rsidRPr="000C004B">
        <w:rPr>
          <w:rFonts w:ascii="Arial" w:hAnsi="Arial" w:cs="Arial"/>
          <w:sz w:val="24"/>
          <w:szCs w:val="24"/>
        </w:rPr>
        <w:t>O MUNICÍPIO</w:t>
      </w:r>
      <w:proofErr w:type="gramStart"/>
      <w:r w:rsidR="000C004B" w:rsidRPr="000C004B">
        <w:rPr>
          <w:rFonts w:ascii="Arial" w:hAnsi="Arial" w:cs="Arial"/>
          <w:sz w:val="24"/>
          <w:szCs w:val="24"/>
        </w:rPr>
        <w:t xml:space="preserve"> </w:t>
      </w:r>
      <w:r w:rsidR="00E70235" w:rsidRPr="000C004B">
        <w:rPr>
          <w:rFonts w:ascii="Arial" w:hAnsi="Arial" w:cs="Arial"/>
          <w:sz w:val="24"/>
          <w:szCs w:val="24"/>
        </w:rPr>
        <w:t xml:space="preserve"> </w:t>
      </w:r>
      <w:proofErr w:type="gramEnd"/>
      <w:r w:rsidR="00E70235" w:rsidRPr="000C004B">
        <w:rPr>
          <w:rFonts w:ascii="Arial" w:hAnsi="Arial" w:cs="Arial"/>
          <w:sz w:val="24"/>
          <w:szCs w:val="24"/>
        </w:rPr>
        <w:t>E VISITANTES.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 xml:space="preserve">Esclarecemos que a dignidade e a qualidade de vida são algumas das preocupações do vereador SEBASTIÃO BATISTA ARAÚJO – BATATA, eleito para representar e defender os direitos do povo </w:t>
      </w:r>
      <w:proofErr w:type="spellStart"/>
      <w:r w:rsidRPr="000C004B">
        <w:rPr>
          <w:rFonts w:ascii="Arial" w:hAnsi="Arial" w:cs="Arial"/>
          <w:sz w:val="24"/>
          <w:szCs w:val="24"/>
        </w:rPr>
        <w:t>guanduense</w:t>
      </w:r>
      <w:proofErr w:type="spellEnd"/>
      <w:r w:rsidRPr="000C004B">
        <w:rPr>
          <w:rFonts w:ascii="Arial" w:hAnsi="Arial" w:cs="Arial"/>
          <w:sz w:val="24"/>
          <w:szCs w:val="24"/>
        </w:rPr>
        <w:t>. É necessário trabalharmos em parceria com o poder EXECUTIVO, levando ao conhecimento deste os problemas, bem como, os projetos que podem ser executados, garantindo qualidade de vida aos munícipes.</w:t>
      </w:r>
    </w:p>
    <w:p w:rsidR="007C6D81" w:rsidRPr="000C004B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b/>
          <w:sz w:val="24"/>
          <w:szCs w:val="24"/>
        </w:rPr>
        <w:t xml:space="preserve">CONCLUSÃO: </w:t>
      </w:r>
      <w:r w:rsidRPr="000C004B">
        <w:rPr>
          <w:rFonts w:ascii="Arial" w:hAnsi="Arial" w:cs="Arial"/>
          <w:sz w:val="24"/>
          <w:szCs w:val="24"/>
        </w:rPr>
        <w:t>A presente preposição é uma reivindicação dos moradores do</w:t>
      </w:r>
      <w:r w:rsidR="000C004B" w:rsidRPr="000C004B">
        <w:rPr>
          <w:rFonts w:ascii="Arial" w:hAnsi="Arial" w:cs="Arial"/>
          <w:sz w:val="24"/>
          <w:szCs w:val="24"/>
        </w:rPr>
        <w:t xml:space="preserve"> município</w:t>
      </w:r>
      <w:r w:rsidRPr="000C004B">
        <w:rPr>
          <w:rFonts w:ascii="Arial" w:hAnsi="Arial" w:cs="Arial"/>
          <w:sz w:val="24"/>
          <w:szCs w:val="24"/>
        </w:rPr>
        <w:t>,</w:t>
      </w:r>
      <w:proofErr w:type="gramStart"/>
      <w:r w:rsidRPr="000C004B">
        <w:rPr>
          <w:rFonts w:ascii="Arial" w:hAnsi="Arial" w:cs="Arial"/>
          <w:sz w:val="24"/>
          <w:szCs w:val="24"/>
        </w:rPr>
        <w:t xml:space="preserve">  </w:t>
      </w:r>
      <w:proofErr w:type="gramEnd"/>
      <w:r w:rsidR="000C004B" w:rsidRPr="000C004B">
        <w:rPr>
          <w:rFonts w:ascii="Arial" w:hAnsi="Arial" w:cs="Arial"/>
          <w:sz w:val="24"/>
          <w:szCs w:val="24"/>
        </w:rPr>
        <w:t xml:space="preserve">que nem sempre é possível distinguir quando se está em um ou outro território devido a falta de marcação. </w:t>
      </w:r>
      <w:r w:rsidRPr="000C004B">
        <w:rPr>
          <w:rFonts w:ascii="Arial" w:hAnsi="Arial" w:cs="Arial"/>
          <w:sz w:val="24"/>
          <w:szCs w:val="24"/>
        </w:rPr>
        <w:t>Faço acima alinhado, espero contar com o apoio do PODER LEGISLATIVO na aprovação deste pedido de providência e do poder executivo.</w:t>
      </w:r>
    </w:p>
    <w:p w:rsidR="00E70235" w:rsidRPr="000C004B" w:rsidRDefault="00E70235" w:rsidP="00E70235">
      <w:pPr>
        <w:jc w:val="both"/>
        <w:rPr>
          <w:rFonts w:ascii="Arial" w:hAnsi="Arial" w:cs="Arial"/>
          <w:sz w:val="24"/>
          <w:szCs w:val="24"/>
        </w:rPr>
      </w:pPr>
      <w:r w:rsidRPr="000C004B">
        <w:rPr>
          <w:rFonts w:ascii="Arial" w:hAnsi="Arial" w:cs="Arial"/>
          <w:sz w:val="24"/>
          <w:szCs w:val="24"/>
        </w:rPr>
        <w:t>CÂMARA MUNICIPAL DE BAIXO GUANDU – ES, “PALÁCIO MONSENHOR ALONSO LEITE”, ESTADO DO ESPÍRITO SANTO AOS CINCO DIAS DO MÊS DE JUNHO DO ANO DE DOIS MIL E VINTE.</w:t>
      </w:r>
    </w:p>
    <w:p w:rsidR="00E70235" w:rsidRPr="000C004B" w:rsidRDefault="00E70235" w:rsidP="00E70235">
      <w:pPr>
        <w:jc w:val="both"/>
        <w:rPr>
          <w:rFonts w:ascii="Arial" w:hAnsi="Arial" w:cs="Arial"/>
          <w:sz w:val="24"/>
          <w:szCs w:val="24"/>
        </w:rPr>
      </w:pPr>
    </w:p>
    <w:p w:rsidR="007C6D81" w:rsidRPr="000C004B" w:rsidRDefault="007C6D81" w:rsidP="007C6D81">
      <w:pPr>
        <w:rPr>
          <w:sz w:val="24"/>
          <w:szCs w:val="24"/>
        </w:rPr>
      </w:pPr>
      <w:r w:rsidRPr="000C004B">
        <w:rPr>
          <w:sz w:val="24"/>
          <w:szCs w:val="24"/>
        </w:rPr>
        <w:t xml:space="preserve">                                             </w:t>
      </w:r>
      <w:r w:rsidR="000C004B">
        <w:rPr>
          <w:sz w:val="24"/>
          <w:szCs w:val="24"/>
        </w:rPr>
        <w:t xml:space="preserve">       </w:t>
      </w:r>
      <w:r w:rsidRPr="000C004B">
        <w:rPr>
          <w:sz w:val="24"/>
          <w:szCs w:val="24"/>
        </w:rPr>
        <w:t>SEBASTIÃO BATISTA ARAÚJO</w:t>
      </w:r>
    </w:p>
    <w:p w:rsidR="007C6D81" w:rsidRPr="000C004B" w:rsidRDefault="007C6D81" w:rsidP="007C6D81">
      <w:pPr>
        <w:jc w:val="center"/>
        <w:rPr>
          <w:sz w:val="24"/>
          <w:szCs w:val="24"/>
        </w:rPr>
      </w:pPr>
      <w:r w:rsidRPr="000C004B">
        <w:rPr>
          <w:sz w:val="24"/>
          <w:szCs w:val="24"/>
        </w:rPr>
        <w:t>(VEREADOR AUTOR)</w:t>
      </w:r>
    </w:p>
    <w:p w:rsidR="0014237C" w:rsidRPr="00BF7CD4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  <w:sz w:val="28"/>
          <w:szCs w:val="28"/>
        </w:rPr>
      </w:pPr>
    </w:p>
    <w:p w:rsidR="0014237C" w:rsidRPr="00BF7CD4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  <w:sz w:val="28"/>
          <w:szCs w:val="28"/>
        </w:rPr>
      </w:pPr>
    </w:p>
    <w:p w:rsidR="0014237C" w:rsidRPr="00BF7CD4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  <w:sz w:val="28"/>
          <w:szCs w:val="28"/>
        </w:rPr>
      </w:pPr>
    </w:p>
    <w:p w:rsidR="00A01A18" w:rsidRDefault="00A01A18" w:rsidP="00BF7CD4">
      <w:pPr>
        <w:spacing w:before="120" w:after="120" w:line="276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0C52" w:rsidRDefault="00B00C52" w:rsidP="00BF7CD4">
      <w:pPr>
        <w:spacing w:line="276" w:lineRule="auto"/>
        <w:jc w:val="both"/>
      </w:pPr>
    </w:p>
    <w:sectPr w:rsidR="00B00C52" w:rsidSect="00CE7E60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507D" w:rsidRDefault="004C507D" w:rsidP="00CE7E60">
      <w:pPr>
        <w:spacing w:after="0" w:line="240" w:lineRule="auto"/>
      </w:pPr>
      <w:r>
        <w:separator/>
      </w:r>
    </w:p>
  </w:endnote>
  <w:endnote w:type="continuationSeparator" w:id="0">
    <w:p w:rsidR="004C507D" w:rsidRDefault="004C507D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507D" w:rsidRDefault="004C507D" w:rsidP="00CE7E60">
      <w:pPr>
        <w:spacing w:after="0" w:line="240" w:lineRule="auto"/>
      </w:pPr>
      <w:r>
        <w:separator/>
      </w:r>
    </w:p>
  </w:footnote>
  <w:footnote w:type="continuationSeparator" w:id="0">
    <w:p w:rsidR="004C507D" w:rsidRDefault="004C507D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4C507D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4C507D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4C507D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582146"/>
    <w:multiLevelType w:val="hybridMultilevel"/>
    <w:tmpl w:val="52FC09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D050B2"/>
    <w:multiLevelType w:val="hybridMultilevel"/>
    <w:tmpl w:val="EFB0CCD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82D"/>
    <w:rsid w:val="000325E5"/>
    <w:rsid w:val="00037B8D"/>
    <w:rsid w:val="0004182D"/>
    <w:rsid w:val="00050E19"/>
    <w:rsid w:val="00071717"/>
    <w:rsid w:val="000B1816"/>
    <w:rsid w:val="000C004B"/>
    <w:rsid w:val="00115F3A"/>
    <w:rsid w:val="00125BDA"/>
    <w:rsid w:val="0014237C"/>
    <w:rsid w:val="001430E1"/>
    <w:rsid w:val="001A36B8"/>
    <w:rsid w:val="001D4D89"/>
    <w:rsid w:val="00222E73"/>
    <w:rsid w:val="0022590C"/>
    <w:rsid w:val="002D19F6"/>
    <w:rsid w:val="002E357E"/>
    <w:rsid w:val="002F12E6"/>
    <w:rsid w:val="002F784E"/>
    <w:rsid w:val="00323483"/>
    <w:rsid w:val="00355BFD"/>
    <w:rsid w:val="003940F9"/>
    <w:rsid w:val="003A49E6"/>
    <w:rsid w:val="003D2CBE"/>
    <w:rsid w:val="003D3345"/>
    <w:rsid w:val="00407695"/>
    <w:rsid w:val="00425032"/>
    <w:rsid w:val="00447B38"/>
    <w:rsid w:val="004C507D"/>
    <w:rsid w:val="004E0A0E"/>
    <w:rsid w:val="004E2C80"/>
    <w:rsid w:val="004F10CD"/>
    <w:rsid w:val="004F139B"/>
    <w:rsid w:val="00500543"/>
    <w:rsid w:val="00540FD8"/>
    <w:rsid w:val="005664C9"/>
    <w:rsid w:val="005722D2"/>
    <w:rsid w:val="00575166"/>
    <w:rsid w:val="005B278E"/>
    <w:rsid w:val="005C53E2"/>
    <w:rsid w:val="00600C51"/>
    <w:rsid w:val="00617E23"/>
    <w:rsid w:val="00633878"/>
    <w:rsid w:val="006362D2"/>
    <w:rsid w:val="006442B3"/>
    <w:rsid w:val="00660FCD"/>
    <w:rsid w:val="006C30B6"/>
    <w:rsid w:val="006F64F7"/>
    <w:rsid w:val="007378E3"/>
    <w:rsid w:val="007627A1"/>
    <w:rsid w:val="007765AE"/>
    <w:rsid w:val="007C6D81"/>
    <w:rsid w:val="007D24F4"/>
    <w:rsid w:val="007D7AEA"/>
    <w:rsid w:val="00810BAE"/>
    <w:rsid w:val="00830F23"/>
    <w:rsid w:val="00842F02"/>
    <w:rsid w:val="00886AC3"/>
    <w:rsid w:val="00887288"/>
    <w:rsid w:val="008F2FEF"/>
    <w:rsid w:val="0091327C"/>
    <w:rsid w:val="00926EE7"/>
    <w:rsid w:val="009271F6"/>
    <w:rsid w:val="0093134F"/>
    <w:rsid w:val="0093138E"/>
    <w:rsid w:val="009621AC"/>
    <w:rsid w:val="0097744D"/>
    <w:rsid w:val="009877DE"/>
    <w:rsid w:val="009B6894"/>
    <w:rsid w:val="009E6E32"/>
    <w:rsid w:val="00A01A18"/>
    <w:rsid w:val="00A72EB1"/>
    <w:rsid w:val="00A744BB"/>
    <w:rsid w:val="00AB3A35"/>
    <w:rsid w:val="00B00018"/>
    <w:rsid w:val="00B00C52"/>
    <w:rsid w:val="00B32919"/>
    <w:rsid w:val="00B80713"/>
    <w:rsid w:val="00B93918"/>
    <w:rsid w:val="00BB2059"/>
    <w:rsid w:val="00BB52C1"/>
    <w:rsid w:val="00BD177D"/>
    <w:rsid w:val="00BE517B"/>
    <w:rsid w:val="00BF7CD4"/>
    <w:rsid w:val="00C24F58"/>
    <w:rsid w:val="00C443EC"/>
    <w:rsid w:val="00C7530B"/>
    <w:rsid w:val="00CE7E60"/>
    <w:rsid w:val="00D31483"/>
    <w:rsid w:val="00D315CE"/>
    <w:rsid w:val="00D31FEA"/>
    <w:rsid w:val="00D36E67"/>
    <w:rsid w:val="00D4482B"/>
    <w:rsid w:val="00D53BDB"/>
    <w:rsid w:val="00D77DA7"/>
    <w:rsid w:val="00D86F28"/>
    <w:rsid w:val="00DD1B2A"/>
    <w:rsid w:val="00E00C96"/>
    <w:rsid w:val="00E2181B"/>
    <w:rsid w:val="00E35FD9"/>
    <w:rsid w:val="00E528E2"/>
    <w:rsid w:val="00E70235"/>
    <w:rsid w:val="00E767FD"/>
    <w:rsid w:val="00EF70F4"/>
    <w:rsid w:val="00F514AE"/>
    <w:rsid w:val="00F77F9D"/>
    <w:rsid w:val="00F94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4237C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F7CD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4237C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F7C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40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3</Pages>
  <Words>357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Marcelia</cp:lastModifiedBy>
  <cp:revision>2</cp:revision>
  <cp:lastPrinted>2019-07-23T16:35:00Z</cp:lastPrinted>
  <dcterms:created xsi:type="dcterms:W3CDTF">2020-06-04T23:29:00Z</dcterms:created>
  <dcterms:modified xsi:type="dcterms:W3CDTF">2020-06-04T23:29:00Z</dcterms:modified>
</cp:coreProperties>
</file>