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1A42204E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5ACD0F85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557375">
        <w:rPr>
          <w:rFonts w:ascii="Arial" w:hAnsi="Arial" w:cs="Arial"/>
          <w:b/>
          <w:sz w:val="24"/>
          <w:szCs w:val="24"/>
        </w:rPr>
        <w:t xml:space="preserve"> </w:t>
      </w:r>
      <w:r w:rsidR="00733388">
        <w:rPr>
          <w:rFonts w:ascii="Arial" w:hAnsi="Arial" w:cs="Arial"/>
          <w:b/>
          <w:sz w:val="24"/>
          <w:szCs w:val="24"/>
        </w:rPr>
        <w:t>a</w:t>
      </w:r>
      <w:r w:rsidR="007B1081">
        <w:rPr>
          <w:rFonts w:ascii="Arial" w:hAnsi="Arial" w:cs="Arial"/>
          <w:b/>
          <w:sz w:val="24"/>
          <w:szCs w:val="24"/>
        </w:rPr>
        <w:t xml:space="preserve"> implantação de drenagem pluvial nas ruas Tomé de Souza </w:t>
      </w:r>
      <w:proofErr w:type="gramStart"/>
      <w:r w:rsidR="007B1081">
        <w:rPr>
          <w:rFonts w:ascii="Arial" w:hAnsi="Arial" w:cs="Arial"/>
          <w:b/>
          <w:sz w:val="24"/>
          <w:szCs w:val="24"/>
        </w:rPr>
        <w:t>e  Borba</w:t>
      </w:r>
      <w:proofErr w:type="gramEnd"/>
      <w:r w:rsidR="007B1081">
        <w:rPr>
          <w:rFonts w:ascii="Arial" w:hAnsi="Arial" w:cs="Arial"/>
          <w:b/>
          <w:sz w:val="24"/>
          <w:szCs w:val="24"/>
        </w:rPr>
        <w:t xml:space="preserve"> Gato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6C9683C1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</w:t>
      </w:r>
      <w:r w:rsidR="007B1081">
        <w:rPr>
          <w:rFonts w:ascii="Arial" w:hAnsi="Arial" w:cs="Arial"/>
          <w:b/>
          <w:sz w:val="24"/>
          <w:szCs w:val="24"/>
        </w:rPr>
        <w:t xml:space="preserve">a implantação de drenagem pluvial nas ruas Tomé de Souza </w:t>
      </w:r>
      <w:proofErr w:type="gramStart"/>
      <w:r w:rsidR="007B1081">
        <w:rPr>
          <w:rFonts w:ascii="Arial" w:hAnsi="Arial" w:cs="Arial"/>
          <w:b/>
          <w:sz w:val="24"/>
          <w:szCs w:val="24"/>
        </w:rPr>
        <w:t>e  Borba</w:t>
      </w:r>
      <w:proofErr w:type="gramEnd"/>
      <w:r w:rsidR="007B1081">
        <w:rPr>
          <w:rFonts w:ascii="Arial" w:hAnsi="Arial" w:cs="Arial"/>
          <w:b/>
          <w:sz w:val="24"/>
          <w:szCs w:val="24"/>
        </w:rPr>
        <w:t xml:space="preserve"> Gato</w:t>
      </w:r>
      <w:r w:rsidR="007B1081">
        <w:rPr>
          <w:rFonts w:ascii="Arial" w:hAnsi="Arial" w:cs="Arial"/>
          <w:b/>
          <w:sz w:val="24"/>
          <w:szCs w:val="24"/>
        </w:rPr>
        <w:t>, pois quando o nível pluviométrico de aguas aumentam as ruas não comportam a vazão de água das chuvas</w:t>
      </w:r>
      <w:r w:rsidR="00B81C3C" w:rsidRPr="00B81C3C">
        <w:rPr>
          <w:rFonts w:ascii="Arial" w:hAnsi="Arial" w:cs="Arial"/>
          <w:b/>
          <w:sz w:val="24"/>
          <w:szCs w:val="24"/>
        </w:rPr>
        <w:t>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38ED98FE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557375">
        <w:rPr>
          <w:rFonts w:ascii="Arial" w:hAnsi="Arial" w:cs="Arial"/>
          <w:sz w:val="24"/>
          <w:szCs w:val="24"/>
        </w:rPr>
        <w:t>11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B33A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6061A30" w14:textId="77777777" w:rsidR="000C1017" w:rsidRDefault="000C1017" w:rsidP="00CE7E60">
      <w:pPr>
        <w:spacing w:after="0" w:line="240" w:lineRule="auto"/>
      </w:pPr>
      <w:r>
        <w:separator/>
      </w:r>
    </w:p>
  </w:endnote>
  <w:endnote w:type="continuationSeparator" w:id="0">
    <w:p w14:paraId="079FDC49" w14:textId="77777777" w:rsidR="000C1017" w:rsidRDefault="000C1017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8CD19F6" w14:textId="77777777" w:rsidR="000C1017" w:rsidRDefault="000C1017" w:rsidP="00CE7E60">
      <w:pPr>
        <w:spacing w:after="0" w:line="240" w:lineRule="auto"/>
      </w:pPr>
      <w:r>
        <w:separator/>
      </w:r>
    </w:p>
  </w:footnote>
  <w:footnote w:type="continuationSeparator" w:id="0">
    <w:p w14:paraId="3A360EA2" w14:textId="77777777" w:rsidR="000C1017" w:rsidRDefault="000C1017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0C1017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0C1017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0C1017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0C1017"/>
    <w:rsid w:val="00144493"/>
    <w:rsid w:val="00153BF7"/>
    <w:rsid w:val="0018339E"/>
    <w:rsid w:val="002018DF"/>
    <w:rsid w:val="00250C62"/>
    <w:rsid w:val="002E0383"/>
    <w:rsid w:val="002F12E6"/>
    <w:rsid w:val="00306A5B"/>
    <w:rsid w:val="00487713"/>
    <w:rsid w:val="004B33A7"/>
    <w:rsid w:val="00503A13"/>
    <w:rsid w:val="00552BF9"/>
    <w:rsid w:val="00557375"/>
    <w:rsid w:val="00672B38"/>
    <w:rsid w:val="00672E05"/>
    <w:rsid w:val="006B33E5"/>
    <w:rsid w:val="00733388"/>
    <w:rsid w:val="007B1081"/>
    <w:rsid w:val="007D7AEA"/>
    <w:rsid w:val="00807C86"/>
    <w:rsid w:val="008506EC"/>
    <w:rsid w:val="00874BAE"/>
    <w:rsid w:val="008E4017"/>
    <w:rsid w:val="009A523A"/>
    <w:rsid w:val="009E7093"/>
    <w:rsid w:val="00A91E4C"/>
    <w:rsid w:val="00A92C3D"/>
    <w:rsid w:val="00AC56B4"/>
    <w:rsid w:val="00B00C52"/>
    <w:rsid w:val="00B81C3C"/>
    <w:rsid w:val="00BA0946"/>
    <w:rsid w:val="00BB52C1"/>
    <w:rsid w:val="00BC07C6"/>
    <w:rsid w:val="00C7530B"/>
    <w:rsid w:val="00CE0730"/>
    <w:rsid w:val="00CE7E60"/>
    <w:rsid w:val="00D36D96"/>
    <w:rsid w:val="00D87888"/>
    <w:rsid w:val="00E00C96"/>
    <w:rsid w:val="00E120A9"/>
    <w:rsid w:val="00E20FCC"/>
    <w:rsid w:val="00F04114"/>
    <w:rsid w:val="00FA50E7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22</TotalTime>
  <Pages>1</Pages>
  <Words>215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1376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12</cp:revision>
  <cp:lastPrinted>2021-02-11T16:20:00Z</cp:lastPrinted>
  <dcterms:created xsi:type="dcterms:W3CDTF">2019-07-12T12:26:00Z</dcterms:created>
  <dcterms:modified xsi:type="dcterms:W3CDTF">2021-02-11T16:20:00Z</dcterms:modified>
</cp:coreProperties>
</file>