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400C7B17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037BC0">
        <w:rPr>
          <w:rFonts w:ascii="Arial" w:hAnsi="Arial" w:cs="Arial"/>
          <w:b/>
          <w:sz w:val="24"/>
          <w:szCs w:val="24"/>
        </w:rPr>
        <w:t>ALCEBIADES ALVES DE SOUZA NETO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22422F0F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proofErr w:type="spellStart"/>
      <w:r w:rsidR="00037BC0">
        <w:rPr>
          <w:rFonts w:ascii="Arial" w:hAnsi="Arial" w:cs="Arial"/>
          <w:b/>
          <w:sz w:val="24"/>
          <w:szCs w:val="24"/>
        </w:rPr>
        <w:t>Alcebiades</w:t>
      </w:r>
      <w:proofErr w:type="spellEnd"/>
      <w:r w:rsidR="00037BC0">
        <w:rPr>
          <w:rFonts w:ascii="Arial" w:hAnsi="Arial" w:cs="Arial"/>
          <w:b/>
          <w:sz w:val="24"/>
          <w:szCs w:val="24"/>
        </w:rPr>
        <w:t xml:space="preserve"> Alves de Souza Neto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772339AC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037BC0" w:rsidRPr="00037BC0">
        <w:rPr>
          <w:rFonts w:ascii="Arial" w:hAnsi="Arial" w:cs="Arial"/>
          <w:b/>
          <w:sz w:val="24"/>
          <w:szCs w:val="24"/>
        </w:rPr>
        <w:t>a</w:t>
      </w:r>
      <w:r w:rsidR="00854424">
        <w:rPr>
          <w:rFonts w:ascii="Arial" w:hAnsi="Arial" w:cs="Arial"/>
          <w:b/>
          <w:sz w:val="24"/>
          <w:szCs w:val="24"/>
        </w:rPr>
        <w:t xml:space="preserve"> construção de um acesso para cadeirante e a manutenção das cabeceiras na Ponte da Integração que liga o centro de nossa cidade ao Bairro São José</w:t>
      </w:r>
      <w:r w:rsidR="00037BC0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2141488F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</w:t>
      </w:r>
      <w:r w:rsidR="002E0383" w:rsidRPr="00037BC0">
        <w:rPr>
          <w:rFonts w:ascii="Arial" w:hAnsi="Arial" w:cs="Arial"/>
          <w:b/>
          <w:bCs/>
          <w:sz w:val="24"/>
          <w:szCs w:val="24"/>
        </w:rPr>
        <w:t xml:space="preserve">a </w:t>
      </w:r>
      <w:r w:rsidR="00037BC0" w:rsidRPr="00037BC0">
        <w:rPr>
          <w:rFonts w:ascii="Arial" w:hAnsi="Arial" w:cs="Arial"/>
          <w:b/>
          <w:bCs/>
          <w:sz w:val="24"/>
          <w:szCs w:val="24"/>
        </w:rPr>
        <w:t>SECRETARIA MUNICIPAL DE SERVIÇOS URBANOS</w:t>
      </w:r>
      <w:r w:rsidR="00037BC0" w:rsidRPr="00D36D96">
        <w:rPr>
          <w:rFonts w:ascii="Arial" w:hAnsi="Arial" w:cs="Arial"/>
          <w:sz w:val="24"/>
          <w:szCs w:val="24"/>
        </w:rPr>
        <w:t xml:space="preserve"> </w:t>
      </w:r>
      <w:r w:rsidR="00854424" w:rsidRPr="00854424">
        <w:rPr>
          <w:rFonts w:ascii="Arial" w:hAnsi="Arial" w:cs="Arial"/>
          <w:b/>
          <w:sz w:val="24"/>
          <w:szCs w:val="24"/>
          <w:u w:val="single"/>
        </w:rPr>
        <w:t>a construção de um acesso para cadeirante e a manutenção das cabeceiras na Ponte da Integração que liga o centro de nossa cidade ao Bairro São José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5B23D790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</w:t>
      </w:r>
      <w:r w:rsidR="00037BC0">
        <w:rPr>
          <w:rFonts w:ascii="Arial" w:hAnsi="Arial" w:cs="Arial"/>
          <w:sz w:val="24"/>
          <w:szCs w:val="24"/>
        </w:rPr>
        <w:t>8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00DA4CD8" w:rsidR="00E120A9" w:rsidRDefault="00037BC0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Alcebiades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Alves de Souza Neto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D4A08F" w14:textId="77777777" w:rsidR="00A02249" w:rsidRDefault="00A02249" w:rsidP="00CE7E60">
      <w:pPr>
        <w:spacing w:after="0" w:line="240" w:lineRule="auto"/>
      </w:pPr>
      <w:r>
        <w:separator/>
      </w:r>
    </w:p>
  </w:endnote>
  <w:endnote w:type="continuationSeparator" w:id="0">
    <w:p w14:paraId="3985C139" w14:textId="77777777" w:rsidR="00A02249" w:rsidRDefault="00A02249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EDEA3B" w14:textId="77777777" w:rsidR="00A02249" w:rsidRDefault="00A02249" w:rsidP="00CE7E60">
      <w:pPr>
        <w:spacing w:after="0" w:line="240" w:lineRule="auto"/>
      </w:pPr>
      <w:r>
        <w:separator/>
      </w:r>
    </w:p>
  </w:footnote>
  <w:footnote w:type="continuationSeparator" w:id="0">
    <w:p w14:paraId="0A831BFF" w14:textId="77777777" w:rsidR="00A02249" w:rsidRDefault="00A02249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A02249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A02249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A02249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37BC0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557375"/>
    <w:rsid w:val="00672B38"/>
    <w:rsid w:val="00672E05"/>
    <w:rsid w:val="006B33E5"/>
    <w:rsid w:val="007D7AEA"/>
    <w:rsid w:val="007E09C6"/>
    <w:rsid w:val="00807C86"/>
    <w:rsid w:val="008506EC"/>
    <w:rsid w:val="00854424"/>
    <w:rsid w:val="00874BAE"/>
    <w:rsid w:val="008E4017"/>
    <w:rsid w:val="009A523A"/>
    <w:rsid w:val="009E7093"/>
    <w:rsid w:val="00A02249"/>
    <w:rsid w:val="00A91E4C"/>
    <w:rsid w:val="00A92C3D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</TotalTime>
  <Pages>1</Pages>
  <Words>230</Words>
  <Characters>1246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4</cp:revision>
  <cp:lastPrinted>2021-02-22T10:33:00Z</cp:lastPrinted>
  <dcterms:created xsi:type="dcterms:W3CDTF">2021-02-22T10:33:00Z</dcterms:created>
  <dcterms:modified xsi:type="dcterms:W3CDTF">2021-02-22T10:36:00Z</dcterms:modified>
</cp:coreProperties>
</file>