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4F3A00A" w14:textId="65E55139" w:rsidR="00BB0B75" w:rsidRPr="00D3708E" w:rsidRDefault="00BB0B75" w:rsidP="00BB0B75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D3708E">
        <w:rPr>
          <w:rFonts w:ascii="Arial" w:hAnsi="Arial" w:cs="Arial"/>
          <w:b/>
          <w:sz w:val="24"/>
          <w:szCs w:val="24"/>
        </w:rPr>
        <w:t xml:space="preserve">PEDIDO DE INDICAÇÃO N.º </w:t>
      </w:r>
      <w:r w:rsidR="003D7581">
        <w:rPr>
          <w:rFonts w:ascii="Arial" w:hAnsi="Arial" w:cs="Arial"/>
          <w:b/>
          <w:sz w:val="24"/>
          <w:szCs w:val="24"/>
        </w:rPr>
        <w:t>_____</w:t>
      </w:r>
      <w:r>
        <w:rPr>
          <w:rFonts w:ascii="Arial" w:hAnsi="Arial" w:cs="Arial"/>
          <w:b/>
          <w:sz w:val="24"/>
          <w:szCs w:val="24"/>
        </w:rPr>
        <w:t>/20</w:t>
      </w:r>
      <w:r w:rsidR="001B7079">
        <w:rPr>
          <w:rFonts w:ascii="Arial" w:hAnsi="Arial" w:cs="Arial"/>
          <w:b/>
          <w:sz w:val="24"/>
          <w:szCs w:val="24"/>
        </w:rPr>
        <w:t>20</w:t>
      </w:r>
    </w:p>
    <w:p w14:paraId="614F5475" w14:textId="77777777" w:rsidR="00BB0B75" w:rsidRDefault="00BB0B75" w:rsidP="00BB0B75">
      <w:pPr>
        <w:spacing w:after="0" w:line="360" w:lineRule="auto"/>
        <w:jc w:val="center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Autor</w:t>
      </w:r>
      <w:r w:rsidRPr="00D3708E">
        <w:rPr>
          <w:rFonts w:ascii="Arial" w:hAnsi="Arial" w:cs="Arial"/>
          <w:b/>
          <w:sz w:val="24"/>
          <w:szCs w:val="24"/>
        </w:rPr>
        <w:t xml:space="preserve">: </w:t>
      </w:r>
      <w:r>
        <w:rPr>
          <w:rFonts w:ascii="Arial" w:hAnsi="Arial" w:cs="Arial"/>
          <w:bCs/>
          <w:sz w:val="24"/>
          <w:szCs w:val="24"/>
        </w:rPr>
        <w:t>Vereador</w:t>
      </w:r>
      <w:r w:rsidRPr="00D3708E">
        <w:rPr>
          <w:rFonts w:ascii="Arial" w:hAnsi="Arial" w:cs="Arial"/>
          <w:bCs/>
          <w:sz w:val="24"/>
          <w:szCs w:val="24"/>
        </w:rPr>
        <w:t xml:space="preserve"> </w:t>
      </w:r>
      <w:r w:rsidR="00014F8F">
        <w:rPr>
          <w:rFonts w:ascii="Arial" w:hAnsi="Arial" w:cs="Arial"/>
          <w:bCs/>
          <w:sz w:val="24"/>
          <w:szCs w:val="24"/>
        </w:rPr>
        <w:t>Elias Fernando Mendes de Araújo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Pr="00D3708E">
        <w:rPr>
          <w:rFonts w:ascii="Arial" w:hAnsi="Arial" w:cs="Arial"/>
          <w:bCs/>
          <w:sz w:val="24"/>
          <w:szCs w:val="24"/>
        </w:rPr>
        <w:t xml:space="preserve">- </w:t>
      </w:r>
      <w:r w:rsidRPr="00D3708E">
        <w:rPr>
          <w:rFonts w:ascii="Arial" w:hAnsi="Arial" w:cs="Arial"/>
          <w:b/>
          <w:bCs/>
          <w:sz w:val="24"/>
          <w:szCs w:val="24"/>
        </w:rPr>
        <w:t>(</w:t>
      </w:r>
      <w:r w:rsidR="00014F8F">
        <w:rPr>
          <w:rFonts w:ascii="Arial" w:hAnsi="Arial" w:cs="Arial"/>
          <w:b/>
          <w:bCs/>
          <w:sz w:val="24"/>
          <w:szCs w:val="24"/>
        </w:rPr>
        <w:t>Liu</w:t>
      </w:r>
      <w:r w:rsidRPr="00D3708E">
        <w:rPr>
          <w:rFonts w:ascii="Arial" w:hAnsi="Arial" w:cs="Arial"/>
          <w:bCs/>
          <w:sz w:val="24"/>
          <w:szCs w:val="24"/>
        </w:rPr>
        <w:t>)</w:t>
      </w:r>
    </w:p>
    <w:p w14:paraId="3B67E884" w14:textId="77777777" w:rsidR="00BB0B75" w:rsidRPr="00D3708E" w:rsidRDefault="00BB0B75" w:rsidP="00BB0B75">
      <w:pPr>
        <w:spacing w:after="0" w:line="360" w:lineRule="auto"/>
        <w:rPr>
          <w:rFonts w:ascii="Arial" w:hAnsi="Arial" w:cs="Arial"/>
          <w:bCs/>
          <w:sz w:val="24"/>
          <w:szCs w:val="24"/>
        </w:rPr>
      </w:pPr>
    </w:p>
    <w:p w14:paraId="41195ECC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05569134" w14:textId="77777777" w:rsidR="00BB0B75" w:rsidRDefault="0003689A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Exmo.</w:t>
      </w:r>
      <w:r w:rsidR="00BB0B75" w:rsidRPr="00D3708E">
        <w:rPr>
          <w:rFonts w:ascii="Arial" w:hAnsi="Arial" w:cs="Arial"/>
          <w:sz w:val="24"/>
          <w:szCs w:val="24"/>
        </w:rPr>
        <w:t xml:space="preserve"> Senhor Presidente e Membros da Mesa Diretora do Poder Legislativo Municipal de Baixo Guandu/ES.</w:t>
      </w:r>
    </w:p>
    <w:p w14:paraId="650D2A3E" w14:textId="77777777" w:rsidR="0003689A" w:rsidRPr="00D3708E" w:rsidRDefault="0003689A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451A68C3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131CB52" w14:textId="19C09C50"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 Vereador que este subscreve, com fulcro no art. 144, da Resolução nº, 016/90, (Regimento Interno), </w:t>
      </w:r>
      <w:r w:rsidR="001B7079">
        <w:rPr>
          <w:rFonts w:ascii="Arial" w:hAnsi="Arial" w:cs="Arial"/>
          <w:sz w:val="24"/>
          <w:szCs w:val="24"/>
        </w:rPr>
        <w:t xml:space="preserve">Reitera a </w:t>
      </w:r>
      <w:r>
        <w:rPr>
          <w:rFonts w:ascii="Arial" w:hAnsi="Arial" w:cs="Arial"/>
          <w:b/>
          <w:sz w:val="24"/>
          <w:szCs w:val="24"/>
        </w:rPr>
        <w:t>INDICA</w:t>
      </w:r>
      <w:r w:rsidR="001B7079">
        <w:rPr>
          <w:rFonts w:ascii="Arial" w:hAnsi="Arial" w:cs="Arial"/>
          <w:b/>
          <w:sz w:val="24"/>
          <w:szCs w:val="24"/>
        </w:rPr>
        <w:t>ÇÃO</w:t>
      </w:r>
      <w:r>
        <w:rPr>
          <w:rFonts w:ascii="Arial" w:hAnsi="Arial" w:cs="Arial"/>
          <w:sz w:val="24"/>
          <w:szCs w:val="24"/>
        </w:rPr>
        <w:t xml:space="preserve"> ao </w:t>
      </w:r>
      <w:r w:rsidR="00014F8F">
        <w:rPr>
          <w:rFonts w:ascii="Arial" w:hAnsi="Arial" w:cs="Arial"/>
          <w:sz w:val="24"/>
          <w:szCs w:val="24"/>
        </w:rPr>
        <w:t xml:space="preserve">Diretor </w:t>
      </w:r>
      <w:r w:rsidR="00B774E1">
        <w:rPr>
          <w:rFonts w:ascii="Arial" w:hAnsi="Arial" w:cs="Arial"/>
          <w:sz w:val="24"/>
          <w:szCs w:val="24"/>
        </w:rPr>
        <w:t>da</w:t>
      </w:r>
      <w:r w:rsidR="00014F8F">
        <w:rPr>
          <w:rFonts w:ascii="Arial" w:hAnsi="Arial" w:cs="Arial"/>
          <w:sz w:val="24"/>
          <w:szCs w:val="24"/>
        </w:rPr>
        <w:t xml:space="preserve"> </w:t>
      </w:r>
      <w:r w:rsidR="00B774E1">
        <w:rPr>
          <w:rFonts w:ascii="Arial" w:hAnsi="Arial" w:cs="Arial"/>
          <w:sz w:val="24"/>
          <w:szCs w:val="24"/>
        </w:rPr>
        <w:t>Vale</w:t>
      </w:r>
      <w:r>
        <w:rPr>
          <w:rFonts w:ascii="Arial" w:hAnsi="Arial" w:cs="Arial"/>
          <w:sz w:val="24"/>
          <w:szCs w:val="24"/>
        </w:rPr>
        <w:t xml:space="preserve"> </w:t>
      </w:r>
      <w:r w:rsidR="00B774E1">
        <w:rPr>
          <w:rFonts w:ascii="Arial" w:hAnsi="Arial" w:cs="Arial"/>
          <w:b/>
          <w:sz w:val="24"/>
          <w:szCs w:val="24"/>
        </w:rPr>
        <w:t>EDUARDO BARTOLOMEO</w:t>
      </w:r>
      <w:r>
        <w:rPr>
          <w:rFonts w:ascii="Arial" w:hAnsi="Arial" w:cs="Arial"/>
          <w:b/>
          <w:sz w:val="28"/>
          <w:szCs w:val="28"/>
        </w:rPr>
        <w:t>,</w:t>
      </w:r>
      <w:r>
        <w:rPr>
          <w:rFonts w:ascii="Arial" w:hAnsi="Arial" w:cs="Arial"/>
          <w:sz w:val="24"/>
          <w:szCs w:val="24"/>
        </w:rPr>
        <w:t xml:space="preserve"> ouvido o Soberano Plenário, pleitear</w:t>
      </w:r>
      <w:r>
        <w:rPr>
          <w:rFonts w:ascii="Arial" w:hAnsi="Arial" w:cs="Arial"/>
          <w:b/>
          <w:bCs/>
          <w:color w:val="002060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junto ao mesmo que inclua</w:t>
      </w:r>
      <w:r w:rsidR="00B774E1">
        <w:rPr>
          <w:rFonts w:ascii="Arial" w:hAnsi="Arial" w:cs="Arial"/>
          <w:sz w:val="24"/>
          <w:szCs w:val="24"/>
        </w:rPr>
        <w:t xml:space="preserve"> junto as</w:t>
      </w:r>
      <w:r w:rsidR="00014F8F">
        <w:rPr>
          <w:rFonts w:ascii="Arial" w:hAnsi="Arial" w:cs="Arial"/>
          <w:sz w:val="24"/>
          <w:szCs w:val="24"/>
        </w:rPr>
        <w:t xml:space="preserve"> </w:t>
      </w:r>
      <w:r w:rsidR="00B774E1">
        <w:rPr>
          <w:rFonts w:ascii="Arial" w:hAnsi="Arial" w:cs="Arial"/>
          <w:sz w:val="24"/>
          <w:szCs w:val="24"/>
        </w:rPr>
        <w:t>Obras na Ferrovia que Liga Vitória a Minas, na cidade</w:t>
      </w:r>
      <w:r w:rsidR="00014F8F">
        <w:rPr>
          <w:rFonts w:ascii="Arial" w:hAnsi="Arial" w:cs="Arial"/>
          <w:sz w:val="24"/>
          <w:szCs w:val="24"/>
        </w:rPr>
        <w:t xml:space="preserve"> de Baixo Guandu – ES, </w:t>
      </w:r>
      <w:r w:rsidR="00B774E1">
        <w:rPr>
          <w:rFonts w:ascii="Arial" w:hAnsi="Arial" w:cs="Arial"/>
          <w:sz w:val="24"/>
          <w:szCs w:val="24"/>
        </w:rPr>
        <w:t>passagem de nível, no bairro Sapucaia Próximo ao Edson Supermercado onde existe hoje uma passagem</w:t>
      </w:r>
      <w:r w:rsidR="009B5682">
        <w:rPr>
          <w:rFonts w:ascii="Arial" w:hAnsi="Arial" w:cs="Arial"/>
          <w:sz w:val="24"/>
          <w:szCs w:val="24"/>
        </w:rPr>
        <w:t xml:space="preserve"> para pedestre motos e bicicletas</w:t>
      </w:r>
      <w:r w:rsidR="001E3384">
        <w:rPr>
          <w:rFonts w:ascii="Arial" w:hAnsi="Arial" w:cs="Arial"/>
          <w:sz w:val="24"/>
          <w:szCs w:val="24"/>
        </w:rPr>
        <w:t xml:space="preserve"> tendo em vista ocorrências como socorro e policiais as viaturas tem que dar a volta atrasando as ocorrências ou até o risco de morte em pacientes graves como aconteceu recentemente onde houve a necessidade de remoção com ajuda de moradores para atravessar a maca e chegar na ambulância para um socorro mais rápido,</w:t>
      </w:r>
      <w:r w:rsidR="00F22807">
        <w:rPr>
          <w:rFonts w:ascii="Arial" w:hAnsi="Arial" w:cs="Arial"/>
          <w:sz w:val="24"/>
          <w:szCs w:val="24"/>
        </w:rPr>
        <w:t xml:space="preserve"> e a construção de forma urgente de um viaduto nas proximidades desta comunidade</w:t>
      </w:r>
      <w:r w:rsidR="001E3384">
        <w:rPr>
          <w:rFonts w:ascii="Arial" w:hAnsi="Arial" w:cs="Arial"/>
          <w:sz w:val="24"/>
          <w:szCs w:val="24"/>
        </w:rPr>
        <w:t xml:space="preserve"> além do escoamento </w:t>
      </w:r>
      <w:r w:rsidR="008B0504">
        <w:rPr>
          <w:rFonts w:ascii="Arial" w:hAnsi="Arial" w:cs="Arial"/>
          <w:sz w:val="24"/>
          <w:szCs w:val="24"/>
        </w:rPr>
        <w:t>de água naquela região conforme fotos em anexo</w:t>
      </w:r>
      <w:r w:rsidR="00F22807">
        <w:rPr>
          <w:rFonts w:ascii="Arial" w:hAnsi="Arial" w:cs="Arial"/>
          <w:sz w:val="24"/>
          <w:szCs w:val="24"/>
        </w:rPr>
        <w:t>, conforme justificativa em anexo.</w:t>
      </w:r>
    </w:p>
    <w:p w14:paraId="38C6AFBD" w14:textId="3A1545A4" w:rsidR="001E3384" w:rsidRDefault="001E3384" w:rsidP="00BB0B75">
      <w:pPr>
        <w:spacing w:after="0" w:line="360" w:lineRule="auto"/>
        <w:jc w:val="both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Salientamos que a comunidade não aguenta mais o descaso desta empresa com esta comunidade.</w:t>
      </w:r>
    </w:p>
    <w:p w14:paraId="0E51D166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304C376F" w14:textId="48A2FB7C" w:rsidR="00BB0B75" w:rsidRDefault="00BB0B75" w:rsidP="00BB0B7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CÂMARA MUNICIPAL DE BAIXO GUANDU/ES, “PLENÁRIO MONSENHOR ALONSO LEITE”, AOS </w:t>
      </w:r>
      <w:r w:rsidR="008B0504">
        <w:rPr>
          <w:rFonts w:ascii="Arial" w:hAnsi="Arial" w:cs="Arial"/>
          <w:b/>
          <w:sz w:val="24"/>
          <w:szCs w:val="24"/>
        </w:rPr>
        <w:t>CINCO</w:t>
      </w:r>
      <w:r>
        <w:rPr>
          <w:rFonts w:ascii="Arial" w:hAnsi="Arial" w:cs="Arial"/>
          <w:b/>
          <w:sz w:val="24"/>
          <w:szCs w:val="24"/>
        </w:rPr>
        <w:t xml:space="preserve"> DIAS DO MÊS DE </w:t>
      </w:r>
      <w:r w:rsidR="008B0504">
        <w:rPr>
          <w:rFonts w:ascii="Arial" w:hAnsi="Arial" w:cs="Arial"/>
          <w:b/>
          <w:sz w:val="24"/>
          <w:szCs w:val="24"/>
        </w:rPr>
        <w:t>NOVEMBRO</w:t>
      </w:r>
      <w:r>
        <w:rPr>
          <w:rFonts w:ascii="Arial" w:hAnsi="Arial" w:cs="Arial"/>
          <w:b/>
          <w:sz w:val="24"/>
          <w:szCs w:val="24"/>
        </w:rPr>
        <w:t xml:space="preserve"> DO ANO 20</w:t>
      </w:r>
      <w:r w:rsidR="001B7079">
        <w:rPr>
          <w:rFonts w:ascii="Arial" w:hAnsi="Arial" w:cs="Arial"/>
          <w:b/>
          <w:sz w:val="24"/>
          <w:szCs w:val="24"/>
        </w:rPr>
        <w:t>20</w:t>
      </w:r>
      <w:r>
        <w:rPr>
          <w:rFonts w:ascii="Arial" w:hAnsi="Arial" w:cs="Arial"/>
          <w:b/>
          <w:sz w:val="24"/>
          <w:szCs w:val="24"/>
        </w:rPr>
        <w:t>.</w:t>
      </w:r>
    </w:p>
    <w:p w14:paraId="76F7622E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582FC273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B43917D" w14:textId="77777777" w:rsidR="00BB0B75" w:rsidRDefault="00F77BBD" w:rsidP="00BB0B75">
      <w:pPr>
        <w:spacing w:after="12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ELIAS FERNANDO MENDES DE ARAÚJO</w:t>
      </w:r>
      <w:r w:rsidR="00BB0B75">
        <w:rPr>
          <w:rFonts w:ascii="Arial" w:hAnsi="Arial" w:cs="Arial"/>
          <w:b/>
          <w:sz w:val="24"/>
          <w:szCs w:val="24"/>
        </w:rPr>
        <w:t xml:space="preserve"> (LI</w:t>
      </w:r>
      <w:r>
        <w:rPr>
          <w:rFonts w:ascii="Arial" w:hAnsi="Arial" w:cs="Arial"/>
          <w:b/>
          <w:sz w:val="24"/>
          <w:szCs w:val="24"/>
        </w:rPr>
        <w:t>U</w:t>
      </w:r>
      <w:r w:rsidR="00BB0B75">
        <w:rPr>
          <w:rFonts w:ascii="Arial" w:hAnsi="Arial" w:cs="Arial"/>
          <w:b/>
          <w:sz w:val="24"/>
          <w:szCs w:val="24"/>
        </w:rPr>
        <w:t>)</w:t>
      </w:r>
    </w:p>
    <w:p w14:paraId="2A314ED7" w14:textId="77777777" w:rsidR="00BB0B75" w:rsidRPr="00EA027F" w:rsidRDefault="00BB0B75" w:rsidP="00BB0B75">
      <w:pPr>
        <w:spacing w:after="12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                                  Vereador autor              </w:t>
      </w:r>
      <w:r>
        <w:rPr>
          <w:rFonts w:ascii="Arial" w:hAnsi="Arial" w:cs="Arial"/>
          <w:sz w:val="24"/>
          <w:szCs w:val="24"/>
        </w:rPr>
        <w:t xml:space="preserve">     </w:t>
      </w:r>
    </w:p>
    <w:p w14:paraId="40AA4D32" w14:textId="77777777" w:rsidR="00BB0B75" w:rsidRDefault="00BB0B75" w:rsidP="00BB0B75">
      <w:pPr>
        <w:spacing w:after="120" w:line="360" w:lineRule="auto"/>
        <w:ind w:left="283"/>
        <w:rPr>
          <w:rFonts w:ascii="Arial" w:hAnsi="Arial" w:cs="Arial"/>
          <w:sz w:val="24"/>
          <w:szCs w:val="24"/>
        </w:rPr>
      </w:pPr>
    </w:p>
    <w:p w14:paraId="69BA28EA" w14:textId="77777777" w:rsidR="00BB0B75" w:rsidRDefault="00BB0B75" w:rsidP="00BB0B75">
      <w:pPr>
        <w:spacing w:after="120"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JUSTIFICATIVA:</w:t>
      </w:r>
    </w:p>
    <w:p w14:paraId="25C07AF1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p w14:paraId="64393289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Excelentíssimos Senhores Vereadores e Vereadoras,</w:t>
      </w:r>
    </w:p>
    <w:p w14:paraId="01549A73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p w14:paraId="25B5D7BD" w14:textId="6A2A739D" w:rsidR="0003689A" w:rsidRDefault="00BB0B75" w:rsidP="0003689A">
      <w:pPr>
        <w:spacing w:after="0" w:line="360" w:lineRule="auto"/>
        <w:jc w:val="both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b/>
          <w:i/>
          <w:sz w:val="24"/>
          <w:szCs w:val="24"/>
        </w:rPr>
        <w:t>OBJETIVO</w:t>
      </w:r>
      <w:r>
        <w:rPr>
          <w:rFonts w:ascii="Arial" w:hAnsi="Arial" w:cs="Arial"/>
          <w:sz w:val="24"/>
          <w:szCs w:val="24"/>
        </w:rPr>
        <w:t xml:space="preserve">: Viabilizar ações junto </w:t>
      </w:r>
      <w:r w:rsidR="009B5682">
        <w:rPr>
          <w:rFonts w:ascii="Arial" w:hAnsi="Arial" w:cs="Arial"/>
          <w:sz w:val="24"/>
          <w:szCs w:val="24"/>
        </w:rPr>
        <w:t xml:space="preserve">ao Diretor da Vale </w:t>
      </w:r>
      <w:r w:rsidR="009B5682">
        <w:rPr>
          <w:rFonts w:ascii="Arial" w:hAnsi="Arial" w:cs="Arial"/>
          <w:b/>
          <w:sz w:val="24"/>
          <w:szCs w:val="24"/>
        </w:rPr>
        <w:t>EDUARDO BARTOLOMEO</w:t>
      </w:r>
      <w:r w:rsidR="009B5682">
        <w:rPr>
          <w:rFonts w:ascii="Arial" w:hAnsi="Arial" w:cs="Arial"/>
          <w:b/>
          <w:sz w:val="28"/>
          <w:szCs w:val="28"/>
        </w:rPr>
        <w:t>,</w:t>
      </w:r>
      <w:r w:rsidR="009B5682">
        <w:rPr>
          <w:rFonts w:ascii="Arial" w:hAnsi="Arial" w:cs="Arial"/>
          <w:sz w:val="24"/>
          <w:szCs w:val="24"/>
        </w:rPr>
        <w:t xml:space="preserve"> ouvido o Soberano Plenário, pleitear</w:t>
      </w:r>
      <w:r w:rsidR="009B5682">
        <w:rPr>
          <w:rFonts w:ascii="Arial" w:hAnsi="Arial" w:cs="Arial"/>
          <w:b/>
          <w:bCs/>
          <w:color w:val="002060"/>
          <w:sz w:val="24"/>
          <w:szCs w:val="24"/>
        </w:rPr>
        <w:t xml:space="preserve"> </w:t>
      </w:r>
      <w:r w:rsidR="009B5682">
        <w:rPr>
          <w:rFonts w:ascii="Arial" w:hAnsi="Arial" w:cs="Arial"/>
          <w:sz w:val="24"/>
          <w:szCs w:val="24"/>
        </w:rPr>
        <w:t xml:space="preserve">junto ao mesmo que inclua junto as Obras na Ferrovia que Liga Vitória a Minas, na cidade de Baixo Guandu – ES, </w:t>
      </w:r>
      <w:r w:rsidR="008B0504">
        <w:rPr>
          <w:rFonts w:ascii="Arial" w:hAnsi="Arial" w:cs="Arial"/>
          <w:sz w:val="24"/>
          <w:szCs w:val="24"/>
        </w:rPr>
        <w:t>passagem de nível, no bairro Sapucaia Próximo ao Edson Supermercado onde existe hoje uma passagem para pedestre motos e bicicletas tendo em vista ocorrências como socorro e policiais as viaturas tem que dar a volta atrasando as ocorrências ou até o risco de morte em pacientes graves como aconteceu recentemente onde houve a necessidade de remoção com ajuda de moradores para atravessar a maca e chegar na ambulância para um socorro mais rápido, e a construção de forma urgente de um viaduto nas proximidades desta comunidade além do escoamento de água naquela região conforme fotos em anexo</w:t>
      </w:r>
      <w:r w:rsidR="008B0504">
        <w:rPr>
          <w:rFonts w:ascii="Arial" w:hAnsi="Arial" w:cs="Arial"/>
          <w:sz w:val="24"/>
          <w:szCs w:val="24"/>
        </w:rPr>
        <w:t>.</w:t>
      </w:r>
    </w:p>
    <w:p w14:paraId="4C223CB6" w14:textId="77777777" w:rsidR="00BB0B75" w:rsidRDefault="00BB0B75" w:rsidP="00BB0B75">
      <w:pPr>
        <w:spacing w:after="0" w:line="360" w:lineRule="auto"/>
        <w:jc w:val="both"/>
        <w:rPr>
          <w:rFonts w:ascii="Arial" w:eastAsia="Calibri" w:hAnsi="Arial" w:cs="Arial"/>
          <w:sz w:val="24"/>
          <w:szCs w:val="24"/>
        </w:rPr>
      </w:pPr>
    </w:p>
    <w:p w14:paraId="587FE94C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3E25DC3B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Público Alvo</w:t>
      </w:r>
      <w:r w:rsidR="003D7581">
        <w:rPr>
          <w:rFonts w:ascii="Arial" w:hAnsi="Arial" w:cs="Arial"/>
          <w:sz w:val="24"/>
          <w:szCs w:val="24"/>
        </w:rPr>
        <w:t>: Todos os moradores da</w:t>
      </w:r>
      <w:r>
        <w:rPr>
          <w:rFonts w:ascii="Arial" w:hAnsi="Arial" w:cs="Arial"/>
          <w:sz w:val="24"/>
          <w:szCs w:val="24"/>
        </w:rPr>
        <w:t xml:space="preserve"> </w:t>
      </w:r>
      <w:r w:rsidR="003D7581">
        <w:rPr>
          <w:rFonts w:ascii="Arial" w:hAnsi="Arial" w:cs="Arial"/>
          <w:sz w:val="24"/>
          <w:szCs w:val="24"/>
        </w:rPr>
        <w:t>cidade de Baixo Guandu</w:t>
      </w:r>
      <w:r w:rsidR="0003689A">
        <w:rPr>
          <w:rFonts w:ascii="Arial" w:hAnsi="Arial" w:cs="Arial"/>
          <w:sz w:val="24"/>
          <w:szCs w:val="24"/>
        </w:rPr>
        <w:t xml:space="preserve"> e circunvizinhança</w:t>
      </w:r>
      <w:r>
        <w:rPr>
          <w:rFonts w:ascii="Arial" w:hAnsi="Arial" w:cs="Arial"/>
          <w:sz w:val="24"/>
          <w:szCs w:val="24"/>
        </w:rPr>
        <w:t>.</w:t>
      </w:r>
    </w:p>
    <w:p w14:paraId="4D7E922F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b/>
          <w:sz w:val="28"/>
          <w:szCs w:val="28"/>
        </w:rPr>
      </w:pPr>
    </w:p>
    <w:p w14:paraId="0BBAEB3F" w14:textId="77777777" w:rsidR="002C7C67" w:rsidRDefault="00BB0B75" w:rsidP="00BB0B75">
      <w:pPr>
        <w:spacing w:after="0" w:line="360" w:lineRule="auto"/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Nobres Colegas,</w:t>
      </w:r>
    </w:p>
    <w:p w14:paraId="1CDF7F05" w14:textId="77777777" w:rsidR="003D7581" w:rsidRPr="003D7581" w:rsidRDefault="003D7581" w:rsidP="003D7581">
      <w:pPr>
        <w:shd w:val="clear" w:color="auto" w:fill="F8F9FA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5189FF5" w14:textId="77777777" w:rsidR="00F22807" w:rsidRDefault="002C7C67" w:rsidP="00F22807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  <w:shd w:val="clear" w:color="auto" w:fill="FFFFFF"/>
        </w:rPr>
        <w:t>Tendo em vista</w:t>
      </w:r>
      <w:r w:rsidR="00F22807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a necessidade e o anseio desta comunidade, </w:t>
      </w:r>
      <w:r w:rsidR="00F22807">
        <w:rPr>
          <w:rFonts w:ascii="Arial" w:hAnsi="Arial" w:cs="Arial"/>
          <w:sz w:val="24"/>
          <w:szCs w:val="24"/>
        </w:rPr>
        <w:t>pleiteando</w:t>
      </w:r>
      <w:r w:rsidR="00F22807">
        <w:rPr>
          <w:rFonts w:ascii="Arial" w:hAnsi="Arial" w:cs="Arial"/>
          <w:b/>
          <w:bCs/>
          <w:color w:val="002060"/>
          <w:sz w:val="24"/>
          <w:szCs w:val="24"/>
        </w:rPr>
        <w:t xml:space="preserve"> </w:t>
      </w:r>
      <w:r w:rsidR="00F22807">
        <w:rPr>
          <w:rFonts w:ascii="Arial" w:hAnsi="Arial" w:cs="Arial"/>
          <w:sz w:val="24"/>
          <w:szCs w:val="24"/>
        </w:rPr>
        <w:t>junto a Vale do Rio Doce que inclua junto as Obras na Ferrovia que Liga Vitória a Minas, na cidade de Baixo Guandu – ES, passagem de nível, no bairro Sapucaia Próximo ao Edson Supermercado onde existe hoje uma passagem para pedestre motos e bicicletas</w:t>
      </w:r>
      <w:r w:rsidR="00F22807" w:rsidRPr="00F22807">
        <w:rPr>
          <w:rFonts w:ascii="Arial" w:hAnsi="Arial" w:cs="Arial"/>
          <w:sz w:val="24"/>
          <w:szCs w:val="24"/>
        </w:rPr>
        <w:t xml:space="preserve"> </w:t>
      </w:r>
      <w:r w:rsidR="00F22807">
        <w:rPr>
          <w:rFonts w:ascii="Arial" w:hAnsi="Arial" w:cs="Arial"/>
          <w:sz w:val="24"/>
          <w:szCs w:val="24"/>
        </w:rPr>
        <w:t>e a construção de forma urgente de um viaduto, tendo em vista que quando da necessidade de um socorro urgente naquela localidade por parte do Serviço de emergência da cidade ou</w:t>
      </w:r>
      <w:r w:rsidR="00FD6D43">
        <w:rPr>
          <w:rFonts w:ascii="Arial" w:hAnsi="Arial" w:cs="Arial"/>
          <w:sz w:val="24"/>
          <w:szCs w:val="24"/>
        </w:rPr>
        <w:t xml:space="preserve"> se dá a </w:t>
      </w:r>
      <w:r w:rsidR="00FD6D43">
        <w:rPr>
          <w:rFonts w:ascii="Arial" w:hAnsi="Arial" w:cs="Arial"/>
          <w:sz w:val="24"/>
          <w:szCs w:val="24"/>
        </w:rPr>
        <w:lastRenderedPageBreak/>
        <w:t>volta de mais de 4 km, ou a comunidade se junta na tentativa de transportar com a maca o paciente, que dependendo da situação pode se agravar com a demora no atendimento.</w:t>
      </w:r>
    </w:p>
    <w:p w14:paraId="5CBD5C3C" w14:textId="77777777" w:rsidR="00FD6D43" w:rsidRDefault="00FD6D43" w:rsidP="00F22807">
      <w:pPr>
        <w:spacing w:after="0" w:line="360" w:lineRule="auto"/>
        <w:jc w:val="both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 segunda situação da construção do viaduto próximo a comunidade </w:t>
      </w:r>
      <w:r w:rsidR="00253D5A">
        <w:rPr>
          <w:rFonts w:ascii="Arial" w:hAnsi="Arial" w:cs="Arial"/>
          <w:sz w:val="24"/>
          <w:szCs w:val="24"/>
        </w:rPr>
        <w:t>se faz necessário, tanto pela passagem dos moradores veículos, no que se refere também a passagem de nível a cerca de 2 km que fica o bairro Boa Vista, tendo em vista a parada constante das composições neste local, além de atender e dar segurança caso ocorra um rompimento da barragem pertencente a esta empresa, onde já está sendo implantada o PAE (Plano de ação emergencial)</w:t>
      </w:r>
    </w:p>
    <w:p w14:paraId="678848A7" w14:textId="77777777" w:rsidR="00BB0B75" w:rsidRDefault="00BB0B75" w:rsidP="00565910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 vereador exerce uma função de assessoramento aos Administradores, quando tomamos a iniciativa de apresentar e votar uma proposição, sugerindo medidas de interesse da administração e dos munícipes, ou seja, da coletividade. </w:t>
      </w:r>
    </w:p>
    <w:p w14:paraId="72582D38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6FD4D26B" w14:textId="77777777" w:rsidR="008B0504" w:rsidRDefault="008B0504" w:rsidP="008B0504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CÂMARA MUNICIPAL DE BAIXO GUANDU/ES, “PLENÁRIO MONSENHOR ALONSO LEITE”, AOS CINCO DIAS DO MÊS DE NOVEMBRO DO ANO 2020.</w:t>
      </w:r>
    </w:p>
    <w:p w14:paraId="0B194FA5" w14:textId="77777777" w:rsidR="001B7079" w:rsidRDefault="001B7079" w:rsidP="001B707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0FFE35F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43C2797F" w14:textId="77777777" w:rsidR="00BB0B75" w:rsidRDefault="00BB0B75" w:rsidP="00BB0B7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6BBC9A4" w14:textId="77777777" w:rsidR="00565910" w:rsidRDefault="00245BA3" w:rsidP="00565910">
      <w:pPr>
        <w:spacing w:after="12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ELIAS FERNANDO MENDES ARAÚJO</w:t>
      </w:r>
      <w:r w:rsidR="00565910">
        <w:rPr>
          <w:rFonts w:ascii="Arial" w:hAnsi="Arial" w:cs="Arial"/>
          <w:b/>
          <w:sz w:val="24"/>
          <w:szCs w:val="24"/>
        </w:rPr>
        <w:t xml:space="preserve"> (LI</w:t>
      </w:r>
      <w:r>
        <w:rPr>
          <w:rFonts w:ascii="Arial" w:hAnsi="Arial" w:cs="Arial"/>
          <w:b/>
          <w:sz w:val="24"/>
          <w:szCs w:val="24"/>
        </w:rPr>
        <w:t>U</w:t>
      </w:r>
      <w:r w:rsidR="00565910">
        <w:rPr>
          <w:rFonts w:ascii="Arial" w:hAnsi="Arial" w:cs="Arial"/>
          <w:b/>
          <w:sz w:val="24"/>
          <w:szCs w:val="24"/>
        </w:rPr>
        <w:t>)</w:t>
      </w:r>
    </w:p>
    <w:p w14:paraId="3D335D83" w14:textId="77777777" w:rsidR="00565910" w:rsidRPr="00EA027F" w:rsidRDefault="00565910" w:rsidP="00565910">
      <w:pPr>
        <w:spacing w:after="12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                                  Vereador autor              </w:t>
      </w:r>
      <w:r>
        <w:rPr>
          <w:rFonts w:ascii="Arial" w:hAnsi="Arial" w:cs="Arial"/>
          <w:sz w:val="24"/>
          <w:szCs w:val="24"/>
        </w:rPr>
        <w:t xml:space="preserve">     </w:t>
      </w:r>
    </w:p>
    <w:p w14:paraId="7697489F" w14:textId="77777777" w:rsidR="00B00C52" w:rsidRDefault="00B00C52"/>
    <w:sectPr w:rsidR="00B00C52" w:rsidSect="00CE7E60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5E5CD6C" w14:textId="77777777" w:rsidR="00645C35" w:rsidRDefault="00645C35" w:rsidP="00CE7E60">
      <w:pPr>
        <w:spacing w:after="0" w:line="240" w:lineRule="auto"/>
      </w:pPr>
      <w:r>
        <w:separator/>
      </w:r>
    </w:p>
  </w:endnote>
  <w:endnote w:type="continuationSeparator" w:id="0">
    <w:p w14:paraId="0AD6A858" w14:textId="77777777" w:rsidR="00645C35" w:rsidRDefault="00645C35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64B946" w14:textId="77777777" w:rsidR="00CE7E60" w:rsidRDefault="00CE7E60">
    <w:pPr>
      <w:pStyle w:val="Rodap"/>
      <w:pBdr>
        <w:bottom w:val="single" w:sz="12" w:space="1" w:color="auto"/>
      </w:pBdr>
    </w:pPr>
  </w:p>
  <w:p w14:paraId="1224B136" w14:textId="77777777" w:rsidR="00CE7E60" w:rsidRDefault="00645C35" w:rsidP="007D7AEA">
    <w:pPr>
      <w:pStyle w:val="Rodap"/>
      <w:jc w:val="center"/>
    </w:pPr>
    <w:r>
      <w:rPr>
        <w:noProof/>
      </w:rPr>
      <w:pict w14:anchorId="32498AE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8" type="#_x0000_t75" alt="Image result for e-sic" style="position:absolute;left:0;text-align:left;margin-left:289.85pt;margin-top:9.9pt;width:30.2pt;height:21.35pt;z-index:-4">
          <v:imagedata r:id="rId1" o:title="logo-sic"/>
        </v:shape>
      </w:pict>
    </w:r>
    <w:r w:rsidR="009B5682">
      <w:t>Av. Carlos de Medeiros, 231</w:t>
    </w:r>
    <w:r w:rsidR="00CE7E60">
      <w:t>, Centro, Baixo Guandu-ES, 29 730-000, Fone (27) 3732-1644</w:t>
    </w:r>
  </w:p>
  <w:p w14:paraId="24AF24FC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7F014D6" w14:textId="77777777" w:rsidR="00645C35" w:rsidRDefault="00645C35" w:rsidP="00CE7E60">
      <w:pPr>
        <w:spacing w:after="0" w:line="240" w:lineRule="auto"/>
      </w:pPr>
      <w:r>
        <w:separator/>
      </w:r>
    </w:p>
  </w:footnote>
  <w:footnote w:type="continuationSeparator" w:id="0">
    <w:p w14:paraId="399A8FD2" w14:textId="77777777" w:rsidR="00645C35" w:rsidRDefault="00645C35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D6A8AC" w14:textId="77777777" w:rsidR="007D7AEA" w:rsidRDefault="00645C35">
    <w:pPr>
      <w:pStyle w:val="Cabealho"/>
    </w:pPr>
    <w:r>
      <w:rPr>
        <w:noProof/>
      </w:rPr>
      <w:pict w14:anchorId="747520E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EFBDCF" w14:textId="77777777" w:rsidR="00CE7E60" w:rsidRDefault="00645C35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4C7BB7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1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1E3384">
      <w:rPr>
        <w:b/>
        <w:spacing w:val="40"/>
      </w:rPr>
      <w:pict w14:anchorId="4131E5CC">
        <v:shape id="_x0000_i1025" type="#_x0000_t75" style="width:64.5pt;height:64.5pt">
          <v:imagedata r:id="rId2" o:title="Brasao de Baixo Guandu"/>
        </v:shape>
      </w:pict>
    </w:r>
  </w:p>
  <w:p w14:paraId="2B51B4FF" w14:textId="77777777"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226D177F" w14:textId="77777777" w:rsidR="00CE7E60" w:rsidRDefault="00CE7E60" w:rsidP="008B0504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4F54E9" w14:textId="77777777" w:rsidR="007D7AEA" w:rsidRDefault="00645C35">
    <w:pPr>
      <w:pStyle w:val="Cabealho"/>
    </w:pPr>
    <w:r>
      <w:rPr>
        <w:noProof/>
      </w:rPr>
      <w:pict w14:anchorId="4A62271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3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68477E"/>
    <w:multiLevelType w:val="multilevel"/>
    <w:tmpl w:val="CF6A92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A6E27BE"/>
    <w:multiLevelType w:val="multilevel"/>
    <w:tmpl w:val="9A46EA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oNotTrackMoves/>
  <w:defaultTabStop w:val="708"/>
  <w:hyphenationZone w:val="425"/>
  <w:characterSpacingControl w:val="doNotCompress"/>
  <w:hdrShapeDefaults>
    <o:shapedefaults v:ext="edit" spidmax="205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BB0B75"/>
    <w:rsid w:val="00014F8F"/>
    <w:rsid w:val="0003689A"/>
    <w:rsid w:val="0010670C"/>
    <w:rsid w:val="00176BE1"/>
    <w:rsid w:val="001B7079"/>
    <w:rsid w:val="001E3384"/>
    <w:rsid w:val="00245BA3"/>
    <w:rsid w:val="00253D5A"/>
    <w:rsid w:val="002C7C67"/>
    <w:rsid w:val="002F12E6"/>
    <w:rsid w:val="003D7581"/>
    <w:rsid w:val="00565910"/>
    <w:rsid w:val="00645C35"/>
    <w:rsid w:val="006A33DB"/>
    <w:rsid w:val="007D7AEA"/>
    <w:rsid w:val="008B0504"/>
    <w:rsid w:val="009B5682"/>
    <w:rsid w:val="00A70503"/>
    <w:rsid w:val="00B00C52"/>
    <w:rsid w:val="00B774E1"/>
    <w:rsid w:val="00BB0B75"/>
    <w:rsid w:val="00BB52C1"/>
    <w:rsid w:val="00C7530B"/>
    <w:rsid w:val="00CE7E60"/>
    <w:rsid w:val="00E00C96"/>
    <w:rsid w:val="00EA2066"/>
    <w:rsid w:val="00F22807"/>
    <w:rsid w:val="00F77BBD"/>
    <w:rsid w:val="00F97D8B"/>
    <w:rsid w:val="00FD6D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1"/>
    </o:shapelayout>
  </w:shapeDefaults>
  <w:decimalSymbol w:val=","/>
  <w:listSeparator w:val=";"/>
  <w14:docId w14:val="79ACA37A"/>
  <w15:chartTrackingRefBased/>
  <w15:docId w15:val="{272F29F7-2FAE-495A-94EF-B2A55F86B4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B0B75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character" w:styleId="Hyperlink">
    <w:name w:val="Hyperlink"/>
    <w:uiPriority w:val="99"/>
    <w:unhideWhenUsed/>
    <w:rsid w:val="003D7581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3D758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Forte">
    <w:name w:val="Strong"/>
    <w:uiPriority w:val="22"/>
    <w:qFormat/>
    <w:rsid w:val="00565910"/>
    <w:rPr>
      <w:b/>
      <w:b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6591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565910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6527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44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8876458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509817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oteSecretaria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127</TotalTime>
  <Pages>3</Pages>
  <Words>629</Words>
  <Characters>3399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4020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NoteSecretaria</dc:creator>
  <cp:keywords/>
  <dc:description/>
  <cp:lastModifiedBy>Salatiel</cp:lastModifiedBy>
  <cp:revision>6</cp:revision>
  <cp:lastPrinted>2020-11-05T11:50:00Z</cp:lastPrinted>
  <dcterms:created xsi:type="dcterms:W3CDTF">2019-03-14T14:10:00Z</dcterms:created>
  <dcterms:modified xsi:type="dcterms:W3CDTF">2020-11-05T12:03:00Z</dcterms:modified>
</cp:coreProperties>
</file>