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64534" w:rsidRPr="00DA28D0" w:rsidRDefault="00664534" w:rsidP="003F1F7D">
      <w:pPr>
        <w:jc w:val="center"/>
        <w:rPr>
          <w:rFonts w:ascii="Arial" w:eastAsia="Cambria" w:hAnsi="Arial" w:cs="Arial"/>
          <w:b/>
          <w:sz w:val="28"/>
          <w:szCs w:val="28"/>
        </w:rPr>
      </w:pPr>
      <w:r w:rsidRPr="00DA28D0">
        <w:rPr>
          <w:rFonts w:ascii="Arial" w:eastAsia="Cambria" w:hAnsi="Arial" w:cs="Arial"/>
          <w:b/>
          <w:sz w:val="28"/>
          <w:szCs w:val="28"/>
        </w:rPr>
        <w:t>PEDI</w:t>
      </w:r>
      <w:r w:rsidR="005A59AC" w:rsidRPr="00DA28D0">
        <w:rPr>
          <w:rFonts w:ascii="Arial" w:eastAsia="Cambria" w:hAnsi="Arial" w:cs="Arial"/>
          <w:b/>
          <w:sz w:val="28"/>
          <w:szCs w:val="28"/>
        </w:rPr>
        <w:t>DO DE PROVIDÊNCIA Nº       /202</w:t>
      </w:r>
      <w:r w:rsidR="00DA28D0" w:rsidRPr="00DA28D0">
        <w:rPr>
          <w:rFonts w:ascii="Arial" w:eastAsia="Cambria" w:hAnsi="Arial" w:cs="Arial"/>
          <w:b/>
          <w:sz w:val="28"/>
          <w:szCs w:val="28"/>
        </w:rPr>
        <w:t>1</w:t>
      </w:r>
      <w:r w:rsidRPr="00DA28D0">
        <w:rPr>
          <w:rFonts w:ascii="Arial" w:eastAsia="Cambria" w:hAnsi="Arial" w:cs="Arial"/>
          <w:b/>
          <w:sz w:val="28"/>
          <w:szCs w:val="28"/>
        </w:rPr>
        <w:t>.</w:t>
      </w:r>
    </w:p>
    <w:p w:rsidR="00DA28D0" w:rsidRPr="00DA28D0" w:rsidRDefault="00DA28D0" w:rsidP="00DA28D0">
      <w:pPr>
        <w:autoSpaceDE w:val="0"/>
        <w:autoSpaceDN w:val="0"/>
        <w:adjustRightInd w:val="0"/>
        <w:spacing w:after="0" w:line="360" w:lineRule="auto"/>
        <w:jc w:val="center"/>
        <w:rPr>
          <w:rFonts w:ascii="Arial" w:eastAsiaTheme="minorHAnsi" w:hAnsi="Arial" w:cs="Arial"/>
          <w:b/>
          <w:bCs/>
          <w:sz w:val="24"/>
          <w:szCs w:val="24"/>
        </w:rPr>
      </w:pPr>
      <w:r w:rsidRPr="00DA28D0">
        <w:rPr>
          <w:rFonts w:ascii="Arial" w:eastAsiaTheme="minorHAnsi" w:hAnsi="Arial" w:cs="Arial"/>
          <w:b/>
          <w:bCs/>
          <w:sz w:val="24"/>
          <w:szCs w:val="24"/>
        </w:rPr>
        <w:t>Vereador Autor: LEANDRO GOMES DA CRUZ</w:t>
      </w:r>
    </w:p>
    <w:p w:rsidR="00664534" w:rsidRPr="00DA28D0" w:rsidRDefault="00664534" w:rsidP="00582D56">
      <w:pPr>
        <w:jc w:val="both"/>
        <w:rPr>
          <w:rFonts w:ascii="Arial" w:eastAsia="Cambria" w:hAnsi="Arial" w:cs="Arial"/>
          <w:sz w:val="24"/>
          <w:szCs w:val="24"/>
        </w:rPr>
      </w:pPr>
    </w:p>
    <w:p w:rsidR="00664534" w:rsidRPr="00DA28D0" w:rsidRDefault="00664534" w:rsidP="00582D56">
      <w:pPr>
        <w:jc w:val="both"/>
        <w:rPr>
          <w:rFonts w:ascii="Arial" w:eastAsia="Cambria" w:hAnsi="Arial" w:cs="Arial"/>
          <w:b/>
          <w:sz w:val="24"/>
          <w:szCs w:val="24"/>
        </w:rPr>
      </w:pPr>
      <w:proofErr w:type="spellStart"/>
      <w:r w:rsidRPr="00DA28D0">
        <w:rPr>
          <w:rFonts w:ascii="Arial" w:eastAsia="Cambria" w:hAnsi="Arial" w:cs="Arial"/>
          <w:b/>
          <w:sz w:val="24"/>
          <w:szCs w:val="24"/>
        </w:rPr>
        <w:t>Exmºs</w:t>
      </w:r>
      <w:proofErr w:type="spellEnd"/>
      <w:r w:rsidRPr="00DA28D0">
        <w:rPr>
          <w:rFonts w:ascii="Arial" w:eastAsia="Cambria" w:hAnsi="Arial" w:cs="Arial"/>
          <w:b/>
          <w:sz w:val="24"/>
          <w:szCs w:val="24"/>
        </w:rPr>
        <w:t xml:space="preserve"> Senhores Membros da Mesa Diretora da Câmara Municipal de Baixo Guandu/ES.</w:t>
      </w:r>
    </w:p>
    <w:p w:rsidR="00F33EAE" w:rsidRDefault="00DA28D0" w:rsidP="00DA28D0">
      <w:pPr>
        <w:spacing w:after="0"/>
        <w:jc w:val="both"/>
        <w:rPr>
          <w:rFonts w:ascii="Arial" w:eastAsia="Times New Roman" w:hAnsi="Arial" w:cs="Arial"/>
          <w:i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 xml:space="preserve">O Vereador </w:t>
      </w:r>
      <w:r w:rsidR="00D247C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Leandro Gomes da Cruz, </w:t>
      </w:r>
      <w:r w:rsidR="00D247CF">
        <w:rPr>
          <w:rFonts w:ascii="Arial" w:eastAsia="Times New Roman" w:hAnsi="Arial" w:cs="Arial"/>
          <w:sz w:val="24"/>
          <w:szCs w:val="24"/>
          <w:lang w:eastAsia="pt-BR"/>
        </w:rPr>
        <w:t xml:space="preserve">vem através deste, em conformidade com a seção III, artigo 112 do regimento interno, solicitar que seja encaminhado ao 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Excelentíssimo Senhor Prefeito Municipal, </w:t>
      </w:r>
      <w:proofErr w:type="spellStart"/>
      <w:r>
        <w:rPr>
          <w:rFonts w:ascii="Arial" w:eastAsia="Times New Roman" w:hAnsi="Arial" w:cs="Arial"/>
          <w:sz w:val="24"/>
          <w:szCs w:val="24"/>
          <w:lang w:eastAsia="pt-BR"/>
        </w:rPr>
        <w:t>Lastênio</w:t>
      </w:r>
      <w:proofErr w:type="spellEnd"/>
      <w:r>
        <w:rPr>
          <w:rFonts w:ascii="Arial" w:eastAsia="Times New Roman" w:hAnsi="Arial" w:cs="Arial"/>
          <w:sz w:val="24"/>
          <w:szCs w:val="24"/>
          <w:lang w:eastAsia="pt-BR"/>
        </w:rPr>
        <w:t xml:space="preserve"> Luiz Cardoso </w:t>
      </w:r>
      <w:r w:rsidR="00F33EAE">
        <w:rPr>
          <w:rFonts w:ascii="Arial" w:eastAsia="Times New Roman" w:hAnsi="Arial" w:cs="Arial"/>
          <w:sz w:val="24"/>
          <w:szCs w:val="24"/>
          <w:lang w:eastAsia="pt-BR"/>
        </w:rPr>
        <w:t xml:space="preserve">o pedido de providências </w:t>
      </w:r>
      <w:r>
        <w:rPr>
          <w:rFonts w:ascii="Arial" w:eastAsia="Times New Roman" w:hAnsi="Arial" w:cs="Arial"/>
          <w:sz w:val="24"/>
          <w:szCs w:val="24"/>
          <w:lang w:eastAsia="pt-BR"/>
        </w:rPr>
        <w:t xml:space="preserve">para que </w:t>
      </w:r>
      <w:r w:rsidRPr="001C07D8">
        <w:rPr>
          <w:rFonts w:ascii="Arial" w:eastAsia="Times New Roman" w:hAnsi="Arial" w:cs="Arial"/>
          <w:sz w:val="24"/>
          <w:szCs w:val="24"/>
          <w:lang w:eastAsia="pt-BR"/>
        </w:rPr>
        <w:t>VIABI</w:t>
      </w:r>
      <w:r w:rsidRPr="001C07D8">
        <w:rPr>
          <w:rFonts w:ascii="Arial" w:eastAsia="Times New Roman" w:hAnsi="Arial" w:cs="Arial"/>
          <w:i/>
          <w:sz w:val="24"/>
          <w:szCs w:val="24"/>
          <w:lang w:eastAsia="pt-BR"/>
        </w:rPr>
        <w:t>LIZ</w:t>
      </w:r>
      <w:r>
        <w:rPr>
          <w:rFonts w:ascii="Arial" w:eastAsia="Times New Roman" w:hAnsi="Arial" w:cs="Arial"/>
          <w:i/>
          <w:sz w:val="24"/>
          <w:szCs w:val="24"/>
          <w:lang w:eastAsia="pt-BR"/>
        </w:rPr>
        <w:t>E</w:t>
      </w:r>
      <w:r w:rsidRPr="001C07D8">
        <w:rPr>
          <w:rFonts w:ascii="Arial" w:eastAsia="Times New Roman" w:hAnsi="Arial" w:cs="Arial"/>
          <w:i/>
          <w:sz w:val="24"/>
          <w:szCs w:val="24"/>
          <w:lang w:eastAsia="pt-BR"/>
        </w:rPr>
        <w:t xml:space="preserve"> JUNTO À SECRETARIA </w:t>
      </w:r>
      <w:r>
        <w:rPr>
          <w:rFonts w:ascii="Arial" w:eastAsia="Times New Roman" w:hAnsi="Arial" w:cs="Arial"/>
          <w:i/>
          <w:sz w:val="24"/>
          <w:szCs w:val="24"/>
          <w:lang w:eastAsia="pt-BR"/>
        </w:rPr>
        <w:t>COMPETENTE</w:t>
      </w:r>
      <w:r w:rsidR="00F33EAE">
        <w:rPr>
          <w:rFonts w:ascii="Arial" w:eastAsia="Times New Roman" w:hAnsi="Arial" w:cs="Arial"/>
          <w:i/>
          <w:sz w:val="24"/>
          <w:szCs w:val="24"/>
          <w:lang w:eastAsia="pt-BR"/>
        </w:rPr>
        <w:t>:</w:t>
      </w:r>
    </w:p>
    <w:p w:rsidR="00F33EAE" w:rsidRDefault="00F33EAE" w:rsidP="00DA28D0">
      <w:pPr>
        <w:spacing w:after="0"/>
        <w:jc w:val="both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:rsidR="004D205F" w:rsidRDefault="00DA28D0" w:rsidP="00F33EAE">
      <w:pPr>
        <w:spacing w:after="0"/>
        <w:ind w:left="993" w:right="566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  <w:r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bookmarkStart w:id="0" w:name="_Hlk69383892"/>
      <w:r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A INSTALAÇÃO DE REDUTORES DE VELOCIDADE (QUEBRA-MOLAS) NA RUA </w:t>
      </w:r>
      <w:r w:rsidR="004D205F">
        <w:rPr>
          <w:rFonts w:ascii="Arial" w:eastAsia="Times New Roman" w:hAnsi="Arial" w:cs="Arial"/>
          <w:b/>
          <w:sz w:val="24"/>
          <w:szCs w:val="24"/>
          <w:lang w:eastAsia="pt-BR"/>
        </w:rPr>
        <w:t>JOÃO PEREIRA PEIXOTO NO BAIRRO SANTA MÔNICA</w:t>
      </w:r>
      <w:r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, </w:t>
      </w:r>
      <w:bookmarkStart w:id="1" w:name="_Hlk69383968"/>
      <w:bookmarkEnd w:id="0"/>
      <w:r>
        <w:rPr>
          <w:rFonts w:ascii="Arial" w:eastAsia="Times New Roman" w:hAnsi="Arial" w:cs="Arial"/>
          <w:b/>
          <w:sz w:val="24"/>
          <w:szCs w:val="24"/>
          <w:lang w:eastAsia="pt-BR"/>
        </w:rPr>
        <w:t>COM OBJETIVO DE GARANTIR A SEGURANÇA DOS MORADORES E DE TODOS QUE ALI TRANSITAM.</w:t>
      </w:r>
    </w:p>
    <w:bookmarkEnd w:id="1"/>
    <w:p w:rsidR="004D205F" w:rsidRDefault="004D205F" w:rsidP="00DA28D0">
      <w:pPr>
        <w:spacing w:after="0"/>
        <w:jc w:val="both"/>
        <w:rPr>
          <w:rFonts w:ascii="Arial" w:eastAsia="Times New Roman" w:hAnsi="Arial" w:cs="Arial"/>
          <w:b/>
          <w:sz w:val="24"/>
          <w:szCs w:val="24"/>
          <w:lang w:eastAsia="pt-BR"/>
        </w:rPr>
      </w:pPr>
    </w:p>
    <w:p w:rsidR="004D205F" w:rsidRPr="00DA28D0" w:rsidRDefault="004D205F" w:rsidP="004D205F">
      <w:pPr>
        <w:tabs>
          <w:tab w:val="left" w:pos="5430"/>
        </w:tabs>
        <w:spacing w:after="0"/>
        <w:jc w:val="both"/>
        <w:rPr>
          <w:rFonts w:ascii="Arial" w:eastAsia="Cambria" w:hAnsi="Arial" w:cs="Arial"/>
          <w:b/>
          <w:sz w:val="24"/>
          <w:szCs w:val="24"/>
          <w:u w:val="single"/>
        </w:rPr>
      </w:pPr>
    </w:p>
    <w:p w:rsidR="00664534" w:rsidRDefault="00664534" w:rsidP="00582D56">
      <w:pPr>
        <w:ind w:left="720"/>
        <w:jc w:val="center"/>
        <w:rPr>
          <w:rFonts w:ascii="Arial" w:eastAsia="Cambria" w:hAnsi="Arial" w:cs="Arial"/>
          <w:b/>
          <w:sz w:val="24"/>
          <w:szCs w:val="24"/>
          <w:u w:val="single"/>
        </w:rPr>
      </w:pPr>
      <w:r w:rsidRPr="00DA28D0">
        <w:rPr>
          <w:rFonts w:ascii="Arial" w:eastAsia="Cambria" w:hAnsi="Arial" w:cs="Arial"/>
          <w:b/>
          <w:sz w:val="24"/>
          <w:szCs w:val="24"/>
          <w:u w:val="single"/>
        </w:rPr>
        <w:t>JUSTIFICATIVA</w:t>
      </w:r>
    </w:p>
    <w:p w:rsidR="00D247CF" w:rsidRDefault="00D247CF" w:rsidP="00582D56">
      <w:pPr>
        <w:ind w:left="720"/>
        <w:jc w:val="center"/>
        <w:rPr>
          <w:rFonts w:ascii="Arial" w:eastAsia="Cambria" w:hAnsi="Arial" w:cs="Arial"/>
          <w:b/>
          <w:sz w:val="24"/>
          <w:szCs w:val="24"/>
          <w:u w:val="single"/>
        </w:rPr>
      </w:pPr>
      <w:r>
        <w:rPr>
          <w:rFonts w:ascii="Arial" w:eastAsia="Cambria" w:hAnsi="Arial" w:cs="Arial"/>
          <w:b/>
          <w:sz w:val="24"/>
          <w:szCs w:val="24"/>
          <w:u w:val="single"/>
        </w:rPr>
        <w:t xml:space="preserve">  </w:t>
      </w:r>
    </w:p>
    <w:p w:rsidR="00D247CF" w:rsidRPr="00D247CF" w:rsidRDefault="00D247CF" w:rsidP="0056504F">
      <w:pPr>
        <w:spacing w:after="0"/>
        <w:jc w:val="both"/>
        <w:rPr>
          <w:rFonts w:ascii="Arial" w:hAnsi="Arial" w:cs="Arial"/>
          <w:b/>
          <w:bCs/>
          <w:sz w:val="24"/>
          <w:szCs w:val="24"/>
        </w:rPr>
      </w:pPr>
      <w:r w:rsidRPr="00D67444">
        <w:rPr>
          <w:rFonts w:ascii="Arial" w:hAnsi="Arial" w:cs="Arial"/>
          <w:sz w:val="24"/>
          <w:szCs w:val="24"/>
        </w:rPr>
        <w:t xml:space="preserve">Baixo Guandu, uma cidade que possui um número crescente de famílias, crianças e adolescentes, o que faz de nós legisladores responsáveis a cada dia por um número maior de pessoas que necessitam do poder público, do trabalho, das empresas privadas. Através deste venho solicitar </w:t>
      </w:r>
      <w:r>
        <w:rPr>
          <w:rFonts w:ascii="Arial" w:eastAsia="Times New Roman" w:hAnsi="Arial" w:cs="Arial"/>
          <w:b/>
          <w:sz w:val="24"/>
          <w:szCs w:val="24"/>
          <w:lang w:eastAsia="pt-BR"/>
        </w:rPr>
        <w:t>A INSTALAÇÃO DE REDUTORES DE VELOCIDADE (QUEBRA-MOLAS) NA RUA JOÃO PEREIRA PEIXOTO NO BAIRRO SANTA MÔNICA,</w:t>
      </w:r>
      <w:r w:rsidRPr="00D247C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r>
        <w:rPr>
          <w:rFonts w:ascii="Arial" w:eastAsia="Times New Roman" w:hAnsi="Arial" w:cs="Arial"/>
          <w:b/>
          <w:sz w:val="24"/>
          <w:szCs w:val="24"/>
          <w:lang w:eastAsia="pt-BR"/>
        </w:rPr>
        <w:t>COM OBJETIVO DE GARANTIR A SEGURANÇA DOS MORADORES E DE TODOS QUE ALI TRANSITAM.</w:t>
      </w:r>
      <w:r w:rsidR="0056504F">
        <w:rPr>
          <w:rFonts w:ascii="Arial" w:eastAsia="Times New Roman" w:hAnsi="Arial" w:cs="Arial"/>
          <w:b/>
          <w:sz w:val="24"/>
          <w:szCs w:val="24"/>
          <w:lang w:eastAsia="pt-BR"/>
        </w:rPr>
        <w:t xml:space="preserve"> </w:t>
      </w:r>
      <w:r w:rsidRPr="00D247CF">
        <w:rPr>
          <w:rFonts w:ascii="Arial" w:eastAsia="Times New Roman" w:hAnsi="Arial" w:cs="Arial"/>
          <w:b/>
          <w:bCs/>
          <w:sz w:val="24"/>
          <w:szCs w:val="24"/>
          <w:lang w:eastAsia="pt-BR"/>
        </w:rPr>
        <w:t xml:space="preserve"> </w:t>
      </w:r>
      <w:r w:rsidR="0056504F" w:rsidRPr="00D247CF">
        <w:rPr>
          <w:rFonts w:ascii="Arial" w:eastAsia="Cambria" w:hAnsi="Arial" w:cs="Arial"/>
          <w:b/>
          <w:bCs/>
          <w:sz w:val="24"/>
          <w:szCs w:val="24"/>
        </w:rPr>
        <w:t>ESTE PEDIDO É UMA SOLICITAÇÃO DOS MORADORES DO LOCAL, POIS HÁ UM GRANDE FLUXO DE VEÍCULOS NA RUA CITADA, QUE POR MUITAS VEZES PASSAM COM VELOCIDADE EXCESSIVA</w:t>
      </w:r>
      <w:r w:rsidR="0056504F">
        <w:rPr>
          <w:rFonts w:ascii="Arial" w:eastAsia="Cambria" w:hAnsi="Arial" w:cs="Arial"/>
          <w:b/>
          <w:bCs/>
          <w:sz w:val="24"/>
          <w:szCs w:val="24"/>
        </w:rPr>
        <w:t>,</w:t>
      </w:r>
      <w:r w:rsidR="0056504F" w:rsidRPr="00D247CF">
        <w:rPr>
          <w:rFonts w:ascii="Arial" w:eastAsia="Cambria" w:hAnsi="Arial" w:cs="Arial"/>
          <w:b/>
          <w:bCs/>
          <w:sz w:val="24"/>
          <w:szCs w:val="24"/>
        </w:rPr>
        <w:t xml:space="preserve"> COLOCANDO EM RISCO A VIDA D</w:t>
      </w:r>
      <w:r w:rsidR="0056504F">
        <w:rPr>
          <w:rFonts w:ascii="Arial" w:eastAsia="Cambria" w:hAnsi="Arial" w:cs="Arial"/>
          <w:b/>
          <w:bCs/>
          <w:sz w:val="24"/>
          <w:szCs w:val="24"/>
        </w:rPr>
        <w:t>OS MORADORES.</w:t>
      </w:r>
    </w:p>
    <w:p w:rsidR="009770BA" w:rsidRDefault="00D247CF" w:rsidP="00D247CF">
      <w:pPr>
        <w:spacing w:after="0" w:line="360" w:lineRule="auto"/>
        <w:ind w:right="-1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>Sem mais para o momento, renovo os protestos de minha estima e consideração.</w:t>
      </w:r>
    </w:p>
    <w:p w:rsidR="00D247CF" w:rsidRDefault="00D247CF" w:rsidP="00D247CF">
      <w:pPr>
        <w:spacing w:after="0" w:line="360" w:lineRule="auto"/>
        <w:ind w:right="-1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 </w:t>
      </w:r>
    </w:p>
    <w:p w:rsidR="009770BA" w:rsidRDefault="00D247CF" w:rsidP="00D247CF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>CÂMARA MUNICIPAL DE BAIXO GUANDU/ES, “PALÁCIO MONSENHOR ALONSO LEITE”, AOS QUINZE DIAS DO MÊS DE ABRIL DO ANO DE 2021</w:t>
      </w:r>
    </w:p>
    <w:p w:rsidR="00D247CF" w:rsidRDefault="00D247CF" w:rsidP="00D247CF">
      <w:pPr>
        <w:tabs>
          <w:tab w:val="left" w:pos="-3686"/>
        </w:tabs>
        <w:spacing w:after="0"/>
        <w:jc w:val="both"/>
        <w:rPr>
          <w:rFonts w:ascii="Arial" w:eastAsia="Times New Roman" w:hAnsi="Arial" w:cs="Arial"/>
          <w:sz w:val="24"/>
          <w:szCs w:val="24"/>
          <w:lang w:eastAsia="pt-BR"/>
        </w:rPr>
      </w:pPr>
      <w:r>
        <w:rPr>
          <w:rFonts w:ascii="Arial" w:eastAsia="Times New Roman" w:hAnsi="Arial" w:cs="Arial"/>
          <w:sz w:val="24"/>
          <w:szCs w:val="24"/>
          <w:lang w:eastAsia="pt-BR"/>
        </w:rPr>
        <w:t>.</w:t>
      </w:r>
    </w:p>
    <w:p w:rsidR="00D247CF" w:rsidRDefault="00D247CF" w:rsidP="00D247CF">
      <w:pPr>
        <w:spacing w:after="0"/>
        <w:jc w:val="both"/>
        <w:rPr>
          <w:rFonts w:ascii="Arial" w:eastAsia="Times New Roman" w:hAnsi="Arial" w:cs="Arial"/>
          <w:b/>
          <w:i/>
          <w:sz w:val="24"/>
          <w:szCs w:val="24"/>
          <w:lang w:eastAsia="pt-BR"/>
        </w:rPr>
      </w:pPr>
    </w:p>
    <w:p w:rsidR="00D247CF" w:rsidRPr="00DA28D0" w:rsidRDefault="00D247CF" w:rsidP="00D247CF">
      <w:pPr>
        <w:jc w:val="center"/>
        <w:rPr>
          <w:rFonts w:ascii="Arial" w:eastAsia="Cambria" w:hAnsi="Arial" w:cs="Arial"/>
          <w:b/>
          <w:sz w:val="24"/>
          <w:szCs w:val="24"/>
        </w:rPr>
      </w:pPr>
      <w:r>
        <w:rPr>
          <w:rFonts w:ascii="Arial" w:eastAsia="Cambria" w:hAnsi="Arial" w:cs="Arial"/>
          <w:b/>
          <w:sz w:val="24"/>
          <w:szCs w:val="24"/>
        </w:rPr>
        <w:t>LEANDRO GOMES DA CRUZ</w:t>
      </w:r>
    </w:p>
    <w:p w:rsidR="00664534" w:rsidRPr="00DA28D0" w:rsidRDefault="00D247CF" w:rsidP="009770BA">
      <w:pPr>
        <w:jc w:val="center"/>
        <w:rPr>
          <w:rFonts w:ascii="Arial" w:eastAsia="Cambria" w:hAnsi="Arial" w:cs="Arial"/>
          <w:b/>
          <w:sz w:val="24"/>
          <w:szCs w:val="24"/>
          <w:u w:val="single"/>
        </w:rPr>
      </w:pPr>
      <w:bookmarkStart w:id="2" w:name="_GoBack"/>
      <w:bookmarkEnd w:id="2"/>
      <w:r w:rsidRPr="00DA28D0">
        <w:rPr>
          <w:rFonts w:ascii="Arial" w:eastAsia="Cambria" w:hAnsi="Arial" w:cs="Arial"/>
          <w:b/>
          <w:sz w:val="24"/>
          <w:szCs w:val="24"/>
        </w:rPr>
        <w:t>VEREADOR</w:t>
      </w:r>
    </w:p>
    <w:sectPr w:rsidR="00664534" w:rsidRPr="00DA28D0" w:rsidSect="009770BA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851" w:right="991" w:bottom="426" w:left="1418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D2420" w:rsidRDefault="00CD2420" w:rsidP="00CE7E60">
      <w:pPr>
        <w:spacing w:after="0" w:line="240" w:lineRule="auto"/>
      </w:pPr>
      <w:r>
        <w:separator/>
      </w:r>
    </w:p>
  </w:endnote>
  <w:endnote w:type="continuationSeparator" w:id="0">
    <w:p w:rsidR="00CD2420" w:rsidRDefault="00CD2420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E7E60" w:rsidRDefault="00CE7E60">
    <w:pPr>
      <w:pStyle w:val="Rodap"/>
      <w:pBdr>
        <w:bottom w:val="single" w:sz="12" w:space="1" w:color="auto"/>
      </w:pBdr>
    </w:pPr>
  </w:p>
  <w:p w:rsidR="00CE7E60" w:rsidRDefault="00926189" w:rsidP="007D7AEA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19050" t="0" r="0" b="0"/>
          <wp:wrapNone/>
          <wp:docPr id="46" name="Imagem 46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CE7E60">
      <w:t>Av. Carlos de Medeiros, 59, Centro, Baixo Guandu-ES, 29 730-000, Fone (27) 3732-1644</w:t>
    </w:r>
  </w:p>
  <w:p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D2420" w:rsidRDefault="00CD2420" w:rsidP="00CE7E60">
      <w:pPr>
        <w:spacing w:after="0" w:line="240" w:lineRule="auto"/>
      </w:pPr>
      <w:r>
        <w:separator/>
      </w:r>
    </w:p>
  </w:footnote>
  <w:footnote w:type="continuationSeparator" w:id="0">
    <w:p w:rsidR="00CD2420" w:rsidRDefault="00CD2420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D7AEA" w:rsidRDefault="00CD2420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E7E60" w:rsidRDefault="00CD2420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926189">
      <w:rPr>
        <w:b/>
        <w:noProof/>
        <w:spacing w:val="40"/>
        <w:lang w:eastAsia="pt-BR"/>
      </w:rPr>
      <w:drawing>
        <wp:inline distT="0" distB="0" distL="0" distR="0">
          <wp:extent cx="826770" cy="817880"/>
          <wp:effectExtent l="19050" t="0" r="0" b="0"/>
          <wp:docPr id="45" name="Imagem 45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6770" cy="8178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D7AEA" w:rsidRDefault="00CD2420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19A1"/>
    <w:rsid w:val="00010561"/>
    <w:rsid w:val="0001592A"/>
    <w:rsid w:val="00031C9D"/>
    <w:rsid w:val="00082823"/>
    <w:rsid w:val="000A19EF"/>
    <w:rsid w:val="000A764C"/>
    <w:rsid w:val="000C7E99"/>
    <w:rsid w:val="000D7FAA"/>
    <w:rsid w:val="000F1A44"/>
    <w:rsid w:val="0011217C"/>
    <w:rsid w:val="001142D2"/>
    <w:rsid w:val="0012504C"/>
    <w:rsid w:val="00127210"/>
    <w:rsid w:val="00132F3B"/>
    <w:rsid w:val="001450F7"/>
    <w:rsid w:val="00147A71"/>
    <w:rsid w:val="00163EAE"/>
    <w:rsid w:val="00167DB6"/>
    <w:rsid w:val="0020001D"/>
    <w:rsid w:val="002B1A30"/>
    <w:rsid w:val="002B6D7F"/>
    <w:rsid w:val="002F0FBC"/>
    <w:rsid w:val="002F12E6"/>
    <w:rsid w:val="00330C30"/>
    <w:rsid w:val="00335FAF"/>
    <w:rsid w:val="003515F8"/>
    <w:rsid w:val="00370805"/>
    <w:rsid w:val="00393862"/>
    <w:rsid w:val="003E56C8"/>
    <w:rsid w:val="003F1F7D"/>
    <w:rsid w:val="0042097E"/>
    <w:rsid w:val="004228AF"/>
    <w:rsid w:val="004432B5"/>
    <w:rsid w:val="004A2E12"/>
    <w:rsid w:val="004C59A1"/>
    <w:rsid w:val="004D205F"/>
    <w:rsid w:val="004D2731"/>
    <w:rsid w:val="004E3712"/>
    <w:rsid w:val="004F500A"/>
    <w:rsid w:val="00514999"/>
    <w:rsid w:val="005365D4"/>
    <w:rsid w:val="00547CCA"/>
    <w:rsid w:val="00554561"/>
    <w:rsid w:val="0056504F"/>
    <w:rsid w:val="00573F8B"/>
    <w:rsid w:val="00582D56"/>
    <w:rsid w:val="00585D62"/>
    <w:rsid w:val="005A410B"/>
    <w:rsid w:val="005A59AC"/>
    <w:rsid w:val="005A5A67"/>
    <w:rsid w:val="005B20F8"/>
    <w:rsid w:val="005B3E1B"/>
    <w:rsid w:val="005C36C2"/>
    <w:rsid w:val="005E2B81"/>
    <w:rsid w:val="005E3FD0"/>
    <w:rsid w:val="005F03B7"/>
    <w:rsid w:val="005F5A58"/>
    <w:rsid w:val="005F6053"/>
    <w:rsid w:val="006119AF"/>
    <w:rsid w:val="00617DCE"/>
    <w:rsid w:val="00636499"/>
    <w:rsid w:val="00664534"/>
    <w:rsid w:val="0068584B"/>
    <w:rsid w:val="006B19A1"/>
    <w:rsid w:val="006D69D6"/>
    <w:rsid w:val="007302ED"/>
    <w:rsid w:val="00742F8B"/>
    <w:rsid w:val="007C16D0"/>
    <w:rsid w:val="007C6EA9"/>
    <w:rsid w:val="007D4D8B"/>
    <w:rsid w:val="007D7AEA"/>
    <w:rsid w:val="008126B9"/>
    <w:rsid w:val="00812EB2"/>
    <w:rsid w:val="00887F92"/>
    <w:rsid w:val="008A23E5"/>
    <w:rsid w:val="008A28E2"/>
    <w:rsid w:val="008B0EAE"/>
    <w:rsid w:val="008B6F6A"/>
    <w:rsid w:val="008C3393"/>
    <w:rsid w:val="008C5220"/>
    <w:rsid w:val="008C7707"/>
    <w:rsid w:val="008D28F6"/>
    <w:rsid w:val="00906955"/>
    <w:rsid w:val="00926189"/>
    <w:rsid w:val="00927EDF"/>
    <w:rsid w:val="00941D92"/>
    <w:rsid w:val="009761F6"/>
    <w:rsid w:val="009770BA"/>
    <w:rsid w:val="00980AAB"/>
    <w:rsid w:val="009D2919"/>
    <w:rsid w:val="009E2E56"/>
    <w:rsid w:val="009F4EF6"/>
    <w:rsid w:val="00AB177D"/>
    <w:rsid w:val="00AC4FD1"/>
    <w:rsid w:val="00B00C52"/>
    <w:rsid w:val="00B25081"/>
    <w:rsid w:val="00B54379"/>
    <w:rsid w:val="00B5495D"/>
    <w:rsid w:val="00B940CC"/>
    <w:rsid w:val="00BA00A8"/>
    <w:rsid w:val="00BA3F0A"/>
    <w:rsid w:val="00BB52C1"/>
    <w:rsid w:val="00BB6314"/>
    <w:rsid w:val="00BF2814"/>
    <w:rsid w:val="00C2105A"/>
    <w:rsid w:val="00C2229E"/>
    <w:rsid w:val="00C32583"/>
    <w:rsid w:val="00C5455F"/>
    <w:rsid w:val="00C7530B"/>
    <w:rsid w:val="00C8410F"/>
    <w:rsid w:val="00C848C3"/>
    <w:rsid w:val="00CB6009"/>
    <w:rsid w:val="00CC69D8"/>
    <w:rsid w:val="00CD2420"/>
    <w:rsid w:val="00CE7E60"/>
    <w:rsid w:val="00CF05B1"/>
    <w:rsid w:val="00CF2751"/>
    <w:rsid w:val="00D247CF"/>
    <w:rsid w:val="00D37122"/>
    <w:rsid w:val="00D43DAE"/>
    <w:rsid w:val="00D47D7F"/>
    <w:rsid w:val="00D559E9"/>
    <w:rsid w:val="00D7531B"/>
    <w:rsid w:val="00D83636"/>
    <w:rsid w:val="00DA0CC5"/>
    <w:rsid w:val="00DA28D0"/>
    <w:rsid w:val="00DC1569"/>
    <w:rsid w:val="00DC2056"/>
    <w:rsid w:val="00E00C96"/>
    <w:rsid w:val="00E0189C"/>
    <w:rsid w:val="00E322C9"/>
    <w:rsid w:val="00E42182"/>
    <w:rsid w:val="00EB6193"/>
    <w:rsid w:val="00EC21AC"/>
    <w:rsid w:val="00EE6D8F"/>
    <w:rsid w:val="00EF6F00"/>
    <w:rsid w:val="00F05B03"/>
    <w:rsid w:val="00F1141D"/>
    <w:rsid w:val="00F123DB"/>
    <w:rsid w:val="00F33EAE"/>
    <w:rsid w:val="00F61CF0"/>
    <w:rsid w:val="00F8085A"/>
    <w:rsid w:val="00FA3636"/>
    <w:rsid w:val="00FD33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3E5876B2"/>
  <w15:docId w15:val="{4AB13DAC-19DA-4EBF-A8FF-A0A829ED5C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2EB2"/>
    <w:pPr>
      <w:spacing w:after="160" w:line="259" w:lineRule="auto"/>
    </w:pPr>
    <w:rPr>
      <w:sz w:val="22"/>
      <w:szCs w:val="22"/>
      <w:lang w:eastAsia="en-US"/>
    </w:rPr>
  </w:style>
  <w:style w:type="paragraph" w:styleId="Ttulo2">
    <w:name w:val="heading 2"/>
    <w:basedOn w:val="Normal"/>
    <w:link w:val="Ttulo2Char"/>
    <w:uiPriority w:val="9"/>
    <w:qFormat/>
    <w:rsid w:val="00330C30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pt-BR"/>
    </w:rPr>
  </w:style>
  <w:style w:type="paragraph" w:styleId="Ttulo3">
    <w:name w:val="heading 3"/>
    <w:basedOn w:val="Normal"/>
    <w:link w:val="Ttulo3Char"/>
    <w:uiPriority w:val="9"/>
    <w:qFormat/>
    <w:rsid w:val="00330C30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6645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64534"/>
    <w:rPr>
      <w:rFonts w:ascii="Tahoma" w:hAnsi="Tahoma" w:cs="Tahoma"/>
      <w:sz w:val="16"/>
      <w:szCs w:val="16"/>
      <w:lang w:eastAsia="en-US"/>
    </w:rPr>
  </w:style>
  <w:style w:type="paragraph" w:styleId="NormalWeb">
    <w:name w:val="Normal (Web)"/>
    <w:basedOn w:val="Normal"/>
    <w:uiPriority w:val="99"/>
    <w:unhideWhenUsed/>
    <w:rsid w:val="00D3712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styleId="Forte">
    <w:name w:val="Strong"/>
    <w:basedOn w:val="Fontepargpadro"/>
    <w:uiPriority w:val="22"/>
    <w:qFormat/>
    <w:rsid w:val="00D37122"/>
    <w:rPr>
      <w:b/>
      <w:bCs/>
    </w:rPr>
  </w:style>
  <w:style w:type="character" w:customStyle="1" w:styleId="Ttulo2Char">
    <w:name w:val="Título 2 Char"/>
    <w:basedOn w:val="Fontepargpadro"/>
    <w:link w:val="Ttulo2"/>
    <w:uiPriority w:val="9"/>
    <w:rsid w:val="00330C30"/>
    <w:rPr>
      <w:rFonts w:ascii="Times New Roman" w:eastAsia="Times New Roman" w:hAnsi="Times New Roman"/>
      <w:b/>
      <w:bCs/>
      <w:sz w:val="36"/>
      <w:szCs w:val="36"/>
    </w:rPr>
  </w:style>
  <w:style w:type="character" w:customStyle="1" w:styleId="Ttulo3Char">
    <w:name w:val="Título 3 Char"/>
    <w:basedOn w:val="Fontepargpadro"/>
    <w:link w:val="Ttulo3"/>
    <w:uiPriority w:val="9"/>
    <w:rsid w:val="00330C30"/>
    <w:rPr>
      <w:rFonts w:ascii="Times New Roman" w:eastAsia="Times New Roman" w:hAnsi="Times New Roman"/>
      <w:b/>
      <w:bCs/>
      <w:sz w:val="27"/>
      <w:szCs w:val="27"/>
    </w:rPr>
  </w:style>
  <w:style w:type="character" w:styleId="nfase">
    <w:name w:val="Emphasis"/>
    <w:basedOn w:val="Fontepargpadro"/>
    <w:uiPriority w:val="20"/>
    <w:qFormat/>
    <w:rsid w:val="00330C30"/>
    <w:rPr>
      <w:i/>
      <w:iCs/>
    </w:rPr>
  </w:style>
  <w:style w:type="character" w:customStyle="1" w:styleId="apple-converted-space">
    <w:name w:val="apple-converted-space"/>
    <w:basedOn w:val="Fontepargpadro"/>
    <w:rsid w:val="00330C30"/>
  </w:style>
  <w:style w:type="character" w:customStyle="1" w:styleId="numbers">
    <w:name w:val="numbers"/>
    <w:basedOn w:val="Fontepargpadro"/>
    <w:rsid w:val="00D47D7F"/>
  </w:style>
  <w:style w:type="character" w:styleId="Hyperlink">
    <w:name w:val="Hyperlink"/>
    <w:basedOn w:val="Fontepargpadro"/>
    <w:uiPriority w:val="99"/>
    <w:semiHidden/>
    <w:unhideWhenUsed/>
    <w:rsid w:val="00D47D7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7956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66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8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7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05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26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TINA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2</TotalTime>
  <Pages>1</Pages>
  <Words>243</Words>
  <Characters>1313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1553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Wilton</cp:lastModifiedBy>
  <cp:revision>2</cp:revision>
  <dcterms:created xsi:type="dcterms:W3CDTF">2021-04-16T11:25:00Z</dcterms:created>
  <dcterms:modified xsi:type="dcterms:W3CDTF">2021-04-16T11:25:00Z</dcterms:modified>
</cp:coreProperties>
</file>