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1A42204E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021C3CB9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9232F3">
        <w:rPr>
          <w:rFonts w:ascii="Arial" w:hAnsi="Arial" w:cs="Arial"/>
          <w:b/>
          <w:sz w:val="24"/>
          <w:szCs w:val="24"/>
        </w:rPr>
        <w:t xml:space="preserve"> a Construção de quatro Salas, a cobertura da quadra</w:t>
      </w:r>
      <w:r w:rsidR="004344AA">
        <w:rPr>
          <w:rFonts w:ascii="Arial" w:hAnsi="Arial" w:cs="Arial"/>
          <w:b/>
          <w:sz w:val="24"/>
          <w:szCs w:val="24"/>
        </w:rPr>
        <w:t xml:space="preserve">, </w:t>
      </w:r>
      <w:r w:rsidR="009232F3">
        <w:rPr>
          <w:rFonts w:ascii="Arial" w:hAnsi="Arial" w:cs="Arial"/>
          <w:b/>
          <w:sz w:val="24"/>
          <w:szCs w:val="24"/>
        </w:rPr>
        <w:t xml:space="preserve">a limpeza </w:t>
      </w:r>
      <w:r w:rsidR="004344AA">
        <w:rPr>
          <w:rFonts w:ascii="Arial" w:hAnsi="Arial" w:cs="Arial"/>
          <w:b/>
          <w:sz w:val="24"/>
          <w:szCs w:val="24"/>
        </w:rPr>
        <w:t>ao redor</w:t>
      </w:r>
      <w:r w:rsidR="009232F3">
        <w:rPr>
          <w:rFonts w:ascii="Arial" w:hAnsi="Arial" w:cs="Arial"/>
          <w:b/>
          <w:sz w:val="24"/>
          <w:szCs w:val="24"/>
        </w:rPr>
        <w:t xml:space="preserve"> da Escola</w:t>
      </w:r>
      <w:r w:rsidR="004344AA">
        <w:rPr>
          <w:rFonts w:ascii="Arial" w:hAnsi="Arial" w:cs="Arial"/>
          <w:b/>
          <w:sz w:val="24"/>
          <w:szCs w:val="24"/>
        </w:rPr>
        <w:t xml:space="preserve">, </w:t>
      </w:r>
      <w:r w:rsidR="004344AA">
        <w:rPr>
          <w:rFonts w:ascii="Arial" w:hAnsi="Arial" w:cs="Arial"/>
          <w:b/>
          <w:sz w:val="24"/>
          <w:szCs w:val="24"/>
        </w:rPr>
        <w:t>bem como a pavimentação das ruas no entorno da Escola</w:t>
      </w:r>
      <w:r w:rsidR="009232F3">
        <w:rPr>
          <w:rFonts w:ascii="Arial" w:hAnsi="Arial" w:cs="Arial"/>
          <w:b/>
          <w:sz w:val="24"/>
          <w:szCs w:val="24"/>
        </w:rPr>
        <w:t xml:space="preserve"> João Júlio Cardoso; </w:t>
      </w:r>
      <w:r w:rsidR="00F97FA2">
        <w:rPr>
          <w:rFonts w:ascii="Arial" w:hAnsi="Arial" w:cs="Arial"/>
          <w:b/>
          <w:sz w:val="24"/>
          <w:szCs w:val="24"/>
        </w:rPr>
        <w:t>reforma e a implantação de consultório odontológico no Posto de Saúde; Drenagem Pluvial de forma Urgente da Rua Wilson Santana Lopes; revitalização do campo de futebol; reparo das ruas que foram recentemente calçadas Porto Alegre, Vasco da Gama, Nova Orleans, Vitória e Recanto dos Pássaros</w:t>
      </w:r>
      <w:r w:rsidR="00E1575C">
        <w:rPr>
          <w:rFonts w:ascii="Arial" w:hAnsi="Arial" w:cs="Arial"/>
          <w:b/>
          <w:sz w:val="24"/>
          <w:szCs w:val="24"/>
        </w:rPr>
        <w:t>; Calçamento das entradas do Bairro, todos esses no Bairro Valparaiso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10522C79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3B80D854" w14:textId="77777777" w:rsidR="004344AA" w:rsidRDefault="004344AA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2C748784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4344AA">
        <w:rPr>
          <w:rFonts w:ascii="Arial" w:hAnsi="Arial" w:cs="Arial"/>
          <w:b/>
          <w:sz w:val="24"/>
          <w:szCs w:val="24"/>
        </w:rPr>
        <w:t xml:space="preserve">a Construção de quatro Salas, a cobertura da quadra, a limpeza ao redor da Escola, bem como a pavimentação das ruas no entorno da Escola João Júlio Cardoso; reforma e a implantação de consultório odontológico no Posto de Saúde; Drenagem Pluvial de forma Urgente da Rua Wilson Santana Lopes; revitalização do campo de futebol; reparo das ruas que foram recentemente calçadas Porto Alegre, Vasco da Gama, Nova Orleans, Vitória e </w:t>
      </w:r>
      <w:r w:rsidR="004344AA">
        <w:rPr>
          <w:rFonts w:ascii="Arial" w:hAnsi="Arial" w:cs="Arial"/>
          <w:b/>
          <w:sz w:val="24"/>
          <w:szCs w:val="24"/>
        </w:rPr>
        <w:lastRenderedPageBreak/>
        <w:t>Recanto dos Pássaros; Calçamento das entradas do Bairro, todos esses no Bairro Valparaiso.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7653F692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</w:t>
      </w:r>
      <w:r w:rsidR="004344AA">
        <w:rPr>
          <w:rFonts w:ascii="Arial" w:hAnsi="Arial" w:cs="Arial"/>
          <w:sz w:val="24"/>
          <w:szCs w:val="24"/>
        </w:rPr>
        <w:t>8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r w:rsidR="004B33A7">
        <w:rPr>
          <w:rFonts w:ascii="Arial" w:hAnsi="Arial" w:cs="Arial"/>
          <w:sz w:val="24"/>
          <w:szCs w:val="24"/>
        </w:rPr>
        <w:t>Fevereiro</w:t>
      </w:r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7ED20A4" w14:textId="77777777" w:rsidR="003A3E35" w:rsidRDefault="003A3E35" w:rsidP="00CE7E60">
      <w:pPr>
        <w:spacing w:after="0" w:line="240" w:lineRule="auto"/>
      </w:pPr>
      <w:r>
        <w:separator/>
      </w:r>
    </w:p>
  </w:endnote>
  <w:endnote w:type="continuationSeparator" w:id="0">
    <w:p w14:paraId="2AE06B06" w14:textId="77777777" w:rsidR="003A3E35" w:rsidRDefault="003A3E35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D16BA8D" w14:textId="77777777" w:rsidR="003A3E35" w:rsidRDefault="003A3E35" w:rsidP="00CE7E60">
      <w:pPr>
        <w:spacing w:after="0" w:line="240" w:lineRule="auto"/>
      </w:pPr>
      <w:r>
        <w:separator/>
      </w:r>
    </w:p>
  </w:footnote>
  <w:footnote w:type="continuationSeparator" w:id="0">
    <w:p w14:paraId="76072E27" w14:textId="77777777" w:rsidR="003A3E35" w:rsidRDefault="003A3E35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3A3E35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3A3E35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3A3E35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556B8"/>
    <w:rsid w:val="00144493"/>
    <w:rsid w:val="00153BF7"/>
    <w:rsid w:val="0018339E"/>
    <w:rsid w:val="002018DF"/>
    <w:rsid w:val="00250C62"/>
    <w:rsid w:val="002E0383"/>
    <w:rsid w:val="002F12E6"/>
    <w:rsid w:val="00306A5B"/>
    <w:rsid w:val="003A3E35"/>
    <w:rsid w:val="004344AA"/>
    <w:rsid w:val="00487713"/>
    <w:rsid w:val="004B33A7"/>
    <w:rsid w:val="00503A13"/>
    <w:rsid w:val="00552BF9"/>
    <w:rsid w:val="00557375"/>
    <w:rsid w:val="006349A8"/>
    <w:rsid w:val="006651C8"/>
    <w:rsid w:val="00672B38"/>
    <w:rsid w:val="00672E05"/>
    <w:rsid w:val="006B33E5"/>
    <w:rsid w:val="006F2DE5"/>
    <w:rsid w:val="007D7AEA"/>
    <w:rsid w:val="00807C86"/>
    <w:rsid w:val="008506EC"/>
    <w:rsid w:val="00874BAE"/>
    <w:rsid w:val="008E4017"/>
    <w:rsid w:val="009232F3"/>
    <w:rsid w:val="009A523A"/>
    <w:rsid w:val="009E7093"/>
    <w:rsid w:val="00A91E4C"/>
    <w:rsid w:val="00A92C3D"/>
    <w:rsid w:val="00AB61A9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1575C"/>
    <w:rsid w:val="00E20FCC"/>
    <w:rsid w:val="00F04114"/>
    <w:rsid w:val="00F97FA2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27</TotalTime>
  <Pages>2</Pages>
  <Words>338</Words>
  <Characters>1831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5</cp:revision>
  <cp:lastPrinted>2021-02-11T12:27:00Z</cp:lastPrinted>
  <dcterms:created xsi:type="dcterms:W3CDTF">2021-02-11T12:25:00Z</dcterms:created>
  <dcterms:modified xsi:type="dcterms:W3CDTF">2021-02-18T18:19:00Z</dcterms:modified>
</cp:coreProperties>
</file>