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0CDE4C9C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1A42204E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9C7E2E2" w14:textId="54ECB506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Solicita ao Executivo</w:t>
      </w:r>
      <w:r w:rsidR="00557375">
        <w:rPr>
          <w:rFonts w:ascii="Arial" w:hAnsi="Arial" w:cs="Arial"/>
          <w:b/>
          <w:sz w:val="24"/>
          <w:szCs w:val="24"/>
        </w:rPr>
        <w:t xml:space="preserve"> </w:t>
      </w:r>
      <w:r w:rsidR="00733388">
        <w:rPr>
          <w:rFonts w:ascii="Arial" w:hAnsi="Arial" w:cs="Arial"/>
          <w:b/>
          <w:sz w:val="24"/>
          <w:szCs w:val="24"/>
        </w:rPr>
        <w:t>a</w:t>
      </w:r>
      <w:r w:rsidR="00557375">
        <w:rPr>
          <w:rFonts w:ascii="Arial" w:hAnsi="Arial" w:cs="Arial"/>
          <w:b/>
          <w:sz w:val="24"/>
          <w:szCs w:val="24"/>
        </w:rPr>
        <w:t xml:space="preserve"> </w:t>
      </w:r>
      <w:r w:rsidR="00733388">
        <w:rPr>
          <w:rFonts w:ascii="Arial" w:hAnsi="Arial" w:cs="Arial"/>
          <w:b/>
          <w:sz w:val="24"/>
          <w:szCs w:val="24"/>
        </w:rPr>
        <w:t>pavimentação</w:t>
      </w:r>
      <w:r w:rsidR="00557375">
        <w:rPr>
          <w:rFonts w:ascii="Arial" w:hAnsi="Arial" w:cs="Arial"/>
          <w:b/>
          <w:sz w:val="24"/>
          <w:szCs w:val="24"/>
        </w:rPr>
        <w:t xml:space="preserve"> da Rua </w:t>
      </w:r>
      <w:r w:rsidR="00733388">
        <w:rPr>
          <w:rFonts w:ascii="Arial" w:hAnsi="Arial" w:cs="Arial"/>
          <w:b/>
          <w:sz w:val="24"/>
          <w:szCs w:val="24"/>
        </w:rPr>
        <w:t>Fernão Dias Paes Leme, entre os Bairros São Vicente e Sapucaia ligando a rua Belarmino Pinto</w:t>
      </w:r>
      <w:r w:rsidR="009E7093">
        <w:rPr>
          <w:rFonts w:ascii="Arial" w:hAnsi="Arial" w:cs="Arial"/>
          <w:b/>
          <w:sz w:val="24"/>
          <w:szCs w:val="24"/>
        </w:rPr>
        <w:t>.</w:t>
      </w: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326320DB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</w:t>
      </w:r>
      <w:r w:rsidR="00733388">
        <w:rPr>
          <w:rFonts w:ascii="Arial" w:hAnsi="Arial" w:cs="Arial"/>
          <w:b/>
          <w:sz w:val="24"/>
          <w:szCs w:val="24"/>
        </w:rPr>
        <w:t>a pavimentação da Rua Fernão Dias Paes Leme, entre os Bairros São Vicente e Sapucaia ligando a rua Belarmino Pinto</w:t>
      </w:r>
      <w:r w:rsidR="00B81C3C" w:rsidRPr="00B81C3C">
        <w:rPr>
          <w:rFonts w:ascii="Arial" w:hAnsi="Arial" w:cs="Arial"/>
          <w:b/>
          <w:sz w:val="24"/>
          <w:szCs w:val="24"/>
        </w:rPr>
        <w:t>.</w:t>
      </w:r>
      <w:r w:rsidR="00CE0730" w:rsidRPr="00D36D96">
        <w:rPr>
          <w:rFonts w:ascii="Arial" w:hAnsi="Arial" w:cs="Arial"/>
          <w:sz w:val="24"/>
          <w:szCs w:val="24"/>
        </w:rPr>
        <w:t xml:space="preserve">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38ED98FE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557375">
        <w:rPr>
          <w:rFonts w:ascii="Arial" w:hAnsi="Arial" w:cs="Arial"/>
          <w:sz w:val="24"/>
          <w:szCs w:val="24"/>
        </w:rPr>
        <w:t>11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4B33A7">
        <w:rPr>
          <w:rFonts w:ascii="Arial" w:hAnsi="Arial" w:cs="Arial"/>
          <w:sz w:val="24"/>
          <w:szCs w:val="24"/>
        </w:rPr>
        <w:t>Fevereiro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3E0B12AC" w:rsidR="00E120A9" w:rsidRDefault="009E7093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2B9DE1" w14:textId="77777777" w:rsidR="00BC07C6" w:rsidRDefault="00BC07C6" w:rsidP="00CE7E60">
      <w:pPr>
        <w:spacing w:after="0" w:line="240" w:lineRule="auto"/>
      </w:pPr>
      <w:r>
        <w:separator/>
      </w:r>
    </w:p>
  </w:endnote>
  <w:endnote w:type="continuationSeparator" w:id="0">
    <w:p w14:paraId="67166AC4" w14:textId="77777777" w:rsidR="00BC07C6" w:rsidRDefault="00BC07C6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5C2D88E" w14:textId="77777777" w:rsidR="00BC07C6" w:rsidRDefault="00BC07C6" w:rsidP="00CE7E60">
      <w:pPr>
        <w:spacing w:after="0" w:line="240" w:lineRule="auto"/>
      </w:pPr>
      <w:r>
        <w:separator/>
      </w:r>
    </w:p>
  </w:footnote>
  <w:footnote w:type="continuationSeparator" w:id="0">
    <w:p w14:paraId="5F7AD528" w14:textId="77777777" w:rsidR="00BC07C6" w:rsidRDefault="00BC07C6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BC07C6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BC07C6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BC07C6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144493"/>
    <w:rsid w:val="00153BF7"/>
    <w:rsid w:val="0018339E"/>
    <w:rsid w:val="002018DF"/>
    <w:rsid w:val="00250C62"/>
    <w:rsid w:val="002E0383"/>
    <w:rsid w:val="002F12E6"/>
    <w:rsid w:val="00306A5B"/>
    <w:rsid w:val="00487713"/>
    <w:rsid w:val="004B33A7"/>
    <w:rsid w:val="00503A13"/>
    <w:rsid w:val="00552BF9"/>
    <w:rsid w:val="00557375"/>
    <w:rsid w:val="00672B38"/>
    <w:rsid w:val="00672E05"/>
    <w:rsid w:val="006B33E5"/>
    <w:rsid w:val="00733388"/>
    <w:rsid w:val="007D7AEA"/>
    <w:rsid w:val="00807C86"/>
    <w:rsid w:val="008506EC"/>
    <w:rsid w:val="00874BAE"/>
    <w:rsid w:val="008E4017"/>
    <w:rsid w:val="009A523A"/>
    <w:rsid w:val="009E7093"/>
    <w:rsid w:val="00A91E4C"/>
    <w:rsid w:val="00A92C3D"/>
    <w:rsid w:val="00AC56B4"/>
    <w:rsid w:val="00B00C52"/>
    <w:rsid w:val="00B81C3C"/>
    <w:rsid w:val="00BA0946"/>
    <w:rsid w:val="00BB52C1"/>
    <w:rsid w:val="00BC07C6"/>
    <w:rsid w:val="00C7530B"/>
    <w:rsid w:val="00CE0730"/>
    <w:rsid w:val="00CE7E60"/>
    <w:rsid w:val="00D36D96"/>
    <w:rsid w:val="00D87888"/>
    <w:rsid w:val="00E00C96"/>
    <w:rsid w:val="00E120A9"/>
    <w:rsid w:val="00E20FCC"/>
    <w:rsid w:val="00F04114"/>
    <w:rsid w:val="00FA50E7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22</TotalTime>
  <Pages>1</Pages>
  <Words>213</Words>
  <Characters>1151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1362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10</cp:revision>
  <cp:lastPrinted>2021-02-11T12:31:00Z</cp:lastPrinted>
  <dcterms:created xsi:type="dcterms:W3CDTF">2019-07-12T12:26:00Z</dcterms:created>
  <dcterms:modified xsi:type="dcterms:W3CDTF">2021-02-11T12:32:00Z</dcterms:modified>
</cp:coreProperties>
</file>